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0C7FF" w14:textId="507C7556" w:rsidR="008A2CE0" w:rsidRPr="001C2B19" w:rsidRDefault="008A2CE0" w:rsidP="008A2CE0">
      <w:pPr>
        <w:rPr>
          <w:rFonts w:asciiTheme="majorBidi" w:hAnsiTheme="majorBidi" w:cstheme="majorBidi"/>
          <w:b/>
          <w:bCs/>
          <w:color w:val="2F5496" w:themeColor="accent1" w:themeShade="BF"/>
          <w:sz w:val="28"/>
          <w:szCs w:val="28"/>
          <w:lang w:val="nl-NL"/>
        </w:rPr>
      </w:pPr>
      <w:r w:rsidRPr="001C2B19">
        <w:rPr>
          <w:rFonts w:asciiTheme="majorBidi" w:hAnsiTheme="majorBidi" w:cstheme="majorBidi"/>
          <w:b/>
          <w:bCs/>
          <w:color w:val="2F5496" w:themeColor="accent1" w:themeShade="BF"/>
          <w:sz w:val="28"/>
          <w:szCs w:val="28"/>
          <w:lang w:val="nl-NL"/>
        </w:rPr>
        <w:t xml:space="preserve">BHV-plan </w:t>
      </w:r>
      <w:r w:rsidR="005B60D3">
        <w:rPr>
          <w:rFonts w:asciiTheme="majorBidi" w:hAnsiTheme="majorBidi" w:cstheme="majorBidi"/>
          <w:b/>
          <w:bCs/>
          <w:color w:val="2F5496" w:themeColor="accent1" w:themeShade="BF"/>
          <w:sz w:val="28"/>
          <w:szCs w:val="28"/>
          <w:lang w:val="nl-NL"/>
        </w:rPr>
        <w:fldChar w:fldCharType="begin">
          <w:ffData>
            <w:name w:val="Text1"/>
            <w:enabled/>
            <w:calcOnExit w:val="0"/>
            <w:textInput>
              <w:default w:val="[scheepsnaam]"/>
            </w:textInput>
          </w:ffData>
        </w:fldChar>
      </w:r>
      <w:bookmarkStart w:id="0" w:name="Text1"/>
      <w:r w:rsidR="005B60D3">
        <w:rPr>
          <w:rFonts w:asciiTheme="majorBidi" w:hAnsiTheme="majorBidi" w:cstheme="majorBidi"/>
          <w:b/>
          <w:bCs/>
          <w:color w:val="2F5496" w:themeColor="accent1" w:themeShade="BF"/>
          <w:sz w:val="28"/>
          <w:szCs w:val="28"/>
          <w:lang w:val="nl-NL"/>
        </w:rPr>
        <w:instrText xml:space="preserve"> FORMTEXT </w:instrText>
      </w:r>
      <w:r w:rsidR="005B60D3">
        <w:rPr>
          <w:rFonts w:asciiTheme="majorBidi" w:hAnsiTheme="majorBidi" w:cstheme="majorBidi"/>
          <w:b/>
          <w:bCs/>
          <w:color w:val="2F5496" w:themeColor="accent1" w:themeShade="BF"/>
          <w:sz w:val="28"/>
          <w:szCs w:val="28"/>
          <w:lang w:val="nl-NL"/>
        </w:rPr>
      </w:r>
      <w:r w:rsidR="005B60D3">
        <w:rPr>
          <w:rFonts w:asciiTheme="majorBidi" w:hAnsiTheme="majorBidi" w:cstheme="majorBidi"/>
          <w:b/>
          <w:bCs/>
          <w:color w:val="2F5496" w:themeColor="accent1" w:themeShade="BF"/>
          <w:sz w:val="28"/>
          <w:szCs w:val="28"/>
          <w:lang w:val="nl-NL"/>
        </w:rPr>
        <w:fldChar w:fldCharType="separate"/>
      </w:r>
      <w:r w:rsidR="005B60D3">
        <w:rPr>
          <w:rFonts w:asciiTheme="majorBidi" w:hAnsiTheme="majorBidi" w:cstheme="majorBidi"/>
          <w:b/>
          <w:bCs/>
          <w:noProof/>
          <w:color w:val="2F5496" w:themeColor="accent1" w:themeShade="BF"/>
          <w:sz w:val="28"/>
          <w:szCs w:val="28"/>
          <w:lang w:val="nl-NL"/>
        </w:rPr>
        <w:t>[scheepsnaam]</w:t>
      </w:r>
      <w:r w:rsidR="005B60D3">
        <w:rPr>
          <w:rFonts w:asciiTheme="majorBidi" w:hAnsiTheme="majorBidi" w:cstheme="majorBidi"/>
          <w:b/>
          <w:bCs/>
          <w:color w:val="2F5496" w:themeColor="accent1" w:themeShade="BF"/>
          <w:sz w:val="28"/>
          <w:szCs w:val="28"/>
          <w:lang w:val="nl-NL"/>
        </w:rPr>
        <w:fldChar w:fldCharType="end"/>
      </w:r>
      <w:bookmarkEnd w:id="0"/>
    </w:p>
    <w:p w14:paraId="44452F1E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2D2D758E" w14:textId="344C97B2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5ACCC712" w14:textId="06FEDE3C" w:rsidR="008A2CE0" w:rsidRPr="001C2B19" w:rsidRDefault="004B7F1D" w:rsidP="004B7F1D">
      <w:pPr>
        <w:tabs>
          <w:tab w:val="left" w:pos="1534"/>
        </w:tabs>
        <w:rPr>
          <w:rFonts w:asciiTheme="majorBidi" w:hAnsiTheme="majorBidi" w:cstheme="majorBidi"/>
          <w:lang w:val="nl-NL"/>
        </w:rPr>
      </w:pPr>
      <w:r>
        <w:rPr>
          <w:rFonts w:asciiTheme="majorBidi" w:hAnsiTheme="majorBidi" w:cstheme="majorBidi"/>
          <w:lang w:val="nl-NL"/>
        </w:rPr>
        <w:tab/>
      </w:r>
    </w:p>
    <w:p w14:paraId="5813DCF2" w14:textId="16B634D0" w:rsidR="008A2CE0" w:rsidRPr="001C2B19" w:rsidRDefault="008A2CE0" w:rsidP="008A2CE0">
      <w:pPr>
        <w:rPr>
          <w:rFonts w:asciiTheme="majorBidi" w:hAnsiTheme="majorBidi" w:cstheme="majorBidi"/>
          <w:b/>
          <w:bCs/>
          <w:lang w:val="nl-NL"/>
        </w:rPr>
      </w:pPr>
      <w:r w:rsidRPr="001C2B19">
        <w:rPr>
          <w:rFonts w:asciiTheme="majorBidi" w:hAnsiTheme="majorBidi" w:cstheme="majorBidi"/>
          <w:b/>
          <w:bCs/>
          <w:lang w:val="nl-NL"/>
        </w:rPr>
        <w:t>1. Inleiding</w:t>
      </w:r>
    </w:p>
    <w:p w14:paraId="0D1008DB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3B308456" w14:textId="361CADBC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Doel van dit plan: </w:t>
      </w:r>
      <w:r w:rsidRPr="001C2B19">
        <w:rPr>
          <w:rFonts w:asciiTheme="majorBidi" w:hAnsiTheme="majorBidi" w:cstheme="majorBidi"/>
          <w:lang w:val="nl-NL"/>
        </w:rPr>
        <w:br/>
        <w:t>Beschrijven van procedures, verantwoordelijkheden en maatregelen om een veilige werk- en leefomgeving te garanderen aan boord van het schip.</w:t>
      </w:r>
    </w:p>
    <w:p w14:paraId="08410679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01E2EE8C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Toepassingsgebied </w:t>
      </w:r>
    </w:p>
    <w:p w14:paraId="4F51BBB8" w14:textId="264C1B1B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Dit BHV-plan geldt voor alle activiteiten uitgevoerd aan boord van </w:t>
      </w:r>
      <w:r w:rsidR="005B60D3">
        <w:rPr>
          <w:rFonts w:asciiTheme="majorBidi" w:hAnsiTheme="majorBidi" w:cstheme="majorBidi"/>
          <w:lang w:val="nl-NL"/>
        </w:rPr>
        <w:fldChar w:fldCharType="begin">
          <w:ffData>
            <w:name w:val="Text2"/>
            <w:enabled/>
            <w:calcOnExit w:val="0"/>
            <w:textInput>
              <w:default w:val="[scheepsnaam]"/>
            </w:textInput>
          </w:ffData>
        </w:fldChar>
      </w:r>
      <w:bookmarkStart w:id="1" w:name="Text2"/>
      <w:r w:rsidR="005B60D3">
        <w:rPr>
          <w:rFonts w:asciiTheme="majorBidi" w:hAnsiTheme="majorBidi" w:cstheme="majorBidi"/>
          <w:lang w:val="nl-NL"/>
        </w:rPr>
        <w:instrText xml:space="preserve"> FORMTEXT </w:instrText>
      </w:r>
      <w:r w:rsidR="005B60D3">
        <w:rPr>
          <w:rFonts w:asciiTheme="majorBidi" w:hAnsiTheme="majorBidi" w:cstheme="majorBidi"/>
          <w:lang w:val="nl-NL"/>
        </w:rPr>
      </w:r>
      <w:r w:rsidR="005B60D3">
        <w:rPr>
          <w:rFonts w:asciiTheme="majorBidi" w:hAnsiTheme="majorBidi" w:cstheme="majorBidi"/>
          <w:lang w:val="nl-NL"/>
        </w:rPr>
        <w:fldChar w:fldCharType="separate"/>
      </w:r>
      <w:r w:rsidR="005B60D3">
        <w:rPr>
          <w:rFonts w:asciiTheme="majorBidi" w:hAnsiTheme="majorBidi" w:cstheme="majorBidi"/>
          <w:noProof/>
          <w:lang w:val="nl-NL"/>
        </w:rPr>
        <w:t>[scheepsnaam]</w:t>
      </w:r>
      <w:r w:rsidR="005B60D3">
        <w:rPr>
          <w:rFonts w:asciiTheme="majorBidi" w:hAnsiTheme="majorBidi" w:cstheme="majorBidi"/>
          <w:lang w:val="nl-NL"/>
        </w:rPr>
        <w:fldChar w:fldCharType="end"/>
      </w:r>
      <w:bookmarkEnd w:id="1"/>
    </w:p>
    <w:p w14:paraId="0D9B71F1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129CCA3E" w14:textId="686868BD" w:rsidR="008A2CE0" w:rsidRPr="001C2B19" w:rsidRDefault="008A2CE0" w:rsidP="008A2CE0">
      <w:pPr>
        <w:rPr>
          <w:rFonts w:asciiTheme="majorBidi" w:hAnsiTheme="majorBidi" w:cstheme="majorBidi"/>
          <w:b/>
          <w:bCs/>
          <w:lang w:val="nl-NL"/>
        </w:rPr>
      </w:pPr>
      <w:r w:rsidRPr="001C2B19">
        <w:rPr>
          <w:rFonts w:asciiTheme="majorBidi" w:hAnsiTheme="majorBidi" w:cstheme="majorBidi"/>
          <w:b/>
          <w:bCs/>
          <w:lang w:val="nl-NL"/>
        </w:rPr>
        <w:t>2. Bedrijfsgegevens</w:t>
      </w:r>
    </w:p>
    <w:p w14:paraId="24076E3D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4C1CD919" w14:textId="015ABA09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Naam ondernemer: </w:t>
      </w:r>
      <w:r w:rsidRPr="001C2B19">
        <w:rPr>
          <w:rFonts w:asciiTheme="majorBidi" w:hAnsiTheme="majorBidi" w:cstheme="majorBidi"/>
          <w:lang w:val="nl-NL"/>
        </w:rPr>
        <w:tab/>
      </w:r>
      <w:r w:rsidRPr="001C2B19">
        <w:rPr>
          <w:rFonts w:asciiTheme="majorBidi" w:hAnsiTheme="majorBidi" w:cstheme="majorBidi"/>
          <w:lang w:val="nl-NL"/>
        </w:rPr>
        <w:tab/>
      </w:r>
      <w:r w:rsidRPr="001C2B19">
        <w:rPr>
          <w:rFonts w:asciiTheme="majorBidi" w:hAnsiTheme="majorBidi" w:cstheme="majorBidi"/>
          <w:lang w:val="nl-NL"/>
        </w:rPr>
        <w:tab/>
      </w:r>
      <w:r w:rsidR="005B60D3">
        <w:rPr>
          <w:rFonts w:asciiTheme="majorBidi" w:hAnsiTheme="majorBidi" w:cstheme="majorBidi"/>
          <w:lang w:val="nl-NL"/>
        </w:rPr>
        <w:fldChar w:fldCharType="begin">
          <w:ffData>
            <w:name w:val="Text3"/>
            <w:enabled/>
            <w:calcOnExit w:val="0"/>
            <w:textInput>
              <w:default w:val="[naam ondernemer]"/>
            </w:textInput>
          </w:ffData>
        </w:fldChar>
      </w:r>
      <w:bookmarkStart w:id="2" w:name="Text3"/>
      <w:r w:rsidR="005B60D3">
        <w:rPr>
          <w:rFonts w:asciiTheme="majorBidi" w:hAnsiTheme="majorBidi" w:cstheme="majorBidi"/>
          <w:lang w:val="nl-NL"/>
        </w:rPr>
        <w:instrText xml:space="preserve"> FORMTEXT </w:instrText>
      </w:r>
      <w:r w:rsidR="005B60D3">
        <w:rPr>
          <w:rFonts w:asciiTheme="majorBidi" w:hAnsiTheme="majorBidi" w:cstheme="majorBidi"/>
          <w:lang w:val="nl-NL"/>
        </w:rPr>
      </w:r>
      <w:r w:rsidR="005B60D3">
        <w:rPr>
          <w:rFonts w:asciiTheme="majorBidi" w:hAnsiTheme="majorBidi" w:cstheme="majorBidi"/>
          <w:lang w:val="nl-NL"/>
        </w:rPr>
        <w:fldChar w:fldCharType="separate"/>
      </w:r>
      <w:r w:rsidR="005B60D3">
        <w:rPr>
          <w:rFonts w:asciiTheme="majorBidi" w:hAnsiTheme="majorBidi" w:cstheme="majorBidi"/>
          <w:noProof/>
          <w:lang w:val="nl-NL"/>
        </w:rPr>
        <w:t>[naam ondernemer]</w:t>
      </w:r>
      <w:r w:rsidR="005B60D3">
        <w:rPr>
          <w:rFonts w:asciiTheme="majorBidi" w:hAnsiTheme="majorBidi" w:cstheme="majorBidi"/>
          <w:lang w:val="nl-NL"/>
        </w:rPr>
        <w:fldChar w:fldCharType="end"/>
      </w:r>
      <w:bookmarkEnd w:id="2"/>
    </w:p>
    <w:p w14:paraId="09C1841A" w14:textId="428C6BA1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Scheepsnaam: </w:t>
      </w:r>
      <w:r w:rsidRPr="001C2B19">
        <w:rPr>
          <w:rFonts w:asciiTheme="majorBidi" w:hAnsiTheme="majorBidi" w:cstheme="majorBidi"/>
          <w:lang w:val="nl-NL"/>
        </w:rPr>
        <w:tab/>
      </w:r>
      <w:r w:rsidRPr="001C2B19">
        <w:rPr>
          <w:rFonts w:asciiTheme="majorBidi" w:hAnsiTheme="majorBidi" w:cstheme="majorBidi"/>
          <w:lang w:val="nl-NL"/>
        </w:rPr>
        <w:tab/>
      </w:r>
      <w:r w:rsidRPr="001C2B19">
        <w:rPr>
          <w:rFonts w:asciiTheme="majorBidi" w:hAnsiTheme="majorBidi" w:cstheme="majorBidi"/>
          <w:lang w:val="nl-NL"/>
        </w:rPr>
        <w:tab/>
      </w:r>
      <w:r w:rsidR="005B60D3">
        <w:rPr>
          <w:rFonts w:asciiTheme="majorBidi" w:hAnsiTheme="majorBidi" w:cstheme="majorBidi"/>
          <w:lang w:val="nl-NL"/>
        </w:rPr>
        <w:fldChar w:fldCharType="begin">
          <w:ffData>
            <w:name w:val="Text4"/>
            <w:enabled/>
            <w:calcOnExit w:val="0"/>
            <w:textInput>
              <w:default w:val="[scheepsnaam]"/>
            </w:textInput>
          </w:ffData>
        </w:fldChar>
      </w:r>
      <w:bookmarkStart w:id="3" w:name="Text4"/>
      <w:r w:rsidR="005B60D3">
        <w:rPr>
          <w:rFonts w:asciiTheme="majorBidi" w:hAnsiTheme="majorBidi" w:cstheme="majorBidi"/>
          <w:lang w:val="nl-NL"/>
        </w:rPr>
        <w:instrText xml:space="preserve"> FORMTEXT </w:instrText>
      </w:r>
      <w:r w:rsidR="005B60D3">
        <w:rPr>
          <w:rFonts w:asciiTheme="majorBidi" w:hAnsiTheme="majorBidi" w:cstheme="majorBidi"/>
          <w:lang w:val="nl-NL"/>
        </w:rPr>
      </w:r>
      <w:r w:rsidR="005B60D3">
        <w:rPr>
          <w:rFonts w:asciiTheme="majorBidi" w:hAnsiTheme="majorBidi" w:cstheme="majorBidi"/>
          <w:lang w:val="nl-NL"/>
        </w:rPr>
        <w:fldChar w:fldCharType="separate"/>
      </w:r>
      <w:r w:rsidR="005B60D3">
        <w:rPr>
          <w:rFonts w:asciiTheme="majorBidi" w:hAnsiTheme="majorBidi" w:cstheme="majorBidi"/>
          <w:noProof/>
          <w:lang w:val="nl-NL"/>
        </w:rPr>
        <w:t>[scheepsnaam]</w:t>
      </w:r>
      <w:r w:rsidR="005B60D3">
        <w:rPr>
          <w:rFonts w:asciiTheme="majorBidi" w:hAnsiTheme="majorBidi" w:cstheme="majorBidi"/>
          <w:lang w:val="nl-NL"/>
        </w:rPr>
        <w:fldChar w:fldCharType="end"/>
      </w:r>
      <w:bookmarkEnd w:id="3"/>
    </w:p>
    <w:p w14:paraId="5FF5A220" w14:textId="61FEB5E0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Registratienummer schip: </w:t>
      </w:r>
      <w:r w:rsidRPr="001C2B19">
        <w:rPr>
          <w:rFonts w:asciiTheme="majorBidi" w:hAnsiTheme="majorBidi" w:cstheme="majorBidi"/>
          <w:lang w:val="nl-NL"/>
        </w:rPr>
        <w:tab/>
      </w:r>
      <w:r w:rsidRPr="001C2B19">
        <w:rPr>
          <w:rFonts w:asciiTheme="majorBidi" w:hAnsiTheme="majorBidi" w:cstheme="majorBidi"/>
          <w:lang w:val="nl-NL"/>
        </w:rPr>
        <w:tab/>
      </w:r>
      <w:r w:rsidR="005B60D3">
        <w:rPr>
          <w:rFonts w:asciiTheme="majorBidi" w:hAnsiTheme="majorBidi" w:cstheme="majorBidi"/>
          <w:lang w:val="nl-NL"/>
        </w:rPr>
        <w:fldChar w:fldCharType="begin">
          <w:ffData>
            <w:name w:val="Text5"/>
            <w:enabled/>
            <w:calcOnExit w:val="0"/>
            <w:textInput>
              <w:default w:val="[registratie nummer schip]"/>
            </w:textInput>
          </w:ffData>
        </w:fldChar>
      </w:r>
      <w:bookmarkStart w:id="4" w:name="Text5"/>
      <w:r w:rsidR="005B60D3">
        <w:rPr>
          <w:rFonts w:asciiTheme="majorBidi" w:hAnsiTheme="majorBidi" w:cstheme="majorBidi"/>
          <w:lang w:val="nl-NL"/>
        </w:rPr>
        <w:instrText xml:space="preserve"> FORMTEXT </w:instrText>
      </w:r>
      <w:r w:rsidR="005B60D3">
        <w:rPr>
          <w:rFonts w:asciiTheme="majorBidi" w:hAnsiTheme="majorBidi" w:cstheme="majorBidi"/>
          <w:lang w:val="nl-NL"/>
        </w:rPr>
      </w:r>
      <w:r w:rsidR="005B60D3">
        <w:rPr>
          <w:rFonts w:asciiTheme="majorBidi" w:hAnsiTheme="majorBidi" w:cstheme="majorBidi"/>
          <w:lang w:val="nl-NL"/>
        </w:rPr>
        <w:fldChar w:fldCharType="separate"/>
      </w:r>
      <w:r w:rsidR="005B60D3">
        <w:rPr>
          <w:rFonts w:asciiTheme="majorBidi" w:hAnsiTheme="majorBidi" w:cstheme="majorBidi"/>
          <w:noProof/>
          <w:lang w:val="nl-NL"/>
        </w:rPr>
        <w:t>[registratie nummer schip]</w:t>
      </w:r>
      <w:r w:rsidR="005B60D3">
        <w:rPr>
          <w:rFonts w:asciiTheme="majorBidi" w:hAnsiTheme="majorBidi" w:cstheme="majorBidi"/>
          <w:lang w:val="nl-NL"/>
        </w:rPr>
        <w:fldChar w:fldCharType="end"/>
      </w:r>
      <w:bookmarkEnd w:id="4"/>
    </w:p>
    <w:p w14:paraId="6D5986CE" w14:textId="3E306808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Ligplaats thuishaven: </w:t>
      </w:r>
      <w:r w:rsidRPr="001C2B19">
        <w:rPr>
          <w:rFonts w:asciiTheme="majorBidi" w:hAnsiTheme="majorBidi" w:cstheme="majorBidi"/>
          <w:lang w:val="nl-NL"/>
        </w:rPr>
        <w:tab/>
      </w:r>
      <w:r w:rsidRPr="001C2B19">
        <w:rPr>
          <w:rFonts w:asciiTheme="majorBidi" w:hAnsiTheme="majorBidi" w:cstheme="majorBidi"/>
          <w:lang w:val="nl-NL"/>
        </w:rPr>
        <w:tab/>
      </w:r>
      <w:r w:rsidRPr="001C2B19">
        <w:rPr>
          <w:rFonts w:asciiTheme="majorBidi" w:hAnsiTheme="majorBidi" w:cstheme="majorBidi"/>
          <w:lang w:val="nl-NL"/>
        </w:rPr>
        <w:tab/>
      </w:r>
      <w:r w:rsidR="005B60D3">
        <w:rPr>
          <w:rFonts w:asciiTheme="majorBidi" w:hAnsiTheme="majorBidi" w:cstheme="majorBidi"/>
          <w:lang w:val="nl-NL"/>
        </w:rPr>
        <w:fldChar w:fldCharType="begin">
          <w:ffData>
            <w:name w:val="Text6"/>
            <w:enabled/>
            <w:calcOnExit w:val="0"/>
            <w:textInput>
              <w:default w:val="[thuishaven]"/>
            </w:textInput>
          </w:ffData>
        </w:fldChar>
      </w:r>
      <w:bookmarkStart w:id="5" w:name="Text6"/>
      <w:r w:rsidR="005B60D3">
        <w:rPr>
          <w:rFonts w:asciiTheme="majorBidi" w:hAnsiTheme="majorBidi" w:cstheme="majorBidi"/>
          <w:lang w:val="nl-NL"/>
        </w:rPr>
        <w:instrText xml:space="preserve"> FORMTEXT </w:instrText>
      </w:r>
      <w:r w:rsidR="005B60D3">
        <w:rPr>
          <w:rFonts w:asciiTheme="majorBidi" w:hAnsiTheme="majorBidi" w:cstheme="majorBidi"/>
          <w:lang w:val="nl-NL"/>
        </w:rPr>
      </w:r>
      <w:r w:rsidR="005B60D3">
        <w:rPr>
          <w:rFonts w:asciiTheme="majorBidi" w:hAnsiTheme="majorBidi" w:cstheme="majorBidi"/>
          <w:lang w:val="nl-NL"/>
        </w:rPr>
        <w:fldChar w:fldCharType="separate"/>
      </w:r>
      <w:r w:rsidR="005B60D3">
        <w:rPr>
          <w:rFonts w:asciiTheme="majorBidi" w:hAnsiTheme="majorBidi" w:cstheme="majorBidi"/>
          <w:noProof/>
          <w:lang w:val="nl-NL"/>
        </w:rPr>
        <w:t>[thuishaven]</w:t>
      </w:r>
      <w:r w:rsidR="005B60D3">
        <w:rPr>
          <w:rFonts w:asciiTheme="majorBidi" w:hAnsiTheme="majorBidi" w:cstheme="majorBidi"/>
          <w:lang w:val="nl-NL"/>
        </w:rPr>
        <w:fldChar w:fldCharType="end"/>
      </w:r>
      <w:bookmarkEnd w:id="5"/>
    </w:p>
    <w:p w14:paraId="3B6AD4E0" w14:textId="60D0E367" w:rsidR="008A2CE0" w:rsidRPr="001C2B19" w:rsidRDefault="008A2CE0" w:rsidP="0FD97A42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Aantal bemanningslede</w:t>
      </w:r>
      <w:r w:rsidR="00DA7DED" w:rsidRPr="001C2B19">
        <w:rPr>
          <w:rFonts w:asciiTheme="majorBidi" w:hAnsiTheme="majorBidi" w:cstheme="majorBidi"/>
          <w:lang w:val="nl-NL"/>
        </w:rPr>
        <w:t>n</w:t>
      </w:r>
      <w:r w:rsidRPr="001C2B19">
        <w:rPr>
          <w:rFonts w:asciiTheme="majorBidi" w:hAnsiTheme="majorBidi" w:cstheme="majorBidi"/>
          <w:lang w:val="nl-NL"/>
        </w:rPr>
        <w:t xml:space="preserve">: </w:t>
      </w:r>
      <w:r w:rsidRPr="001C2B19">
        <w:rPr>
          <w:rFonts w:asciiTheme="majorBidi" w:hAnsiTheme="majorBidi" w:cstheme="majorBidi"/>
          <w:lang w:val="nl-NL"/>
        </w:rPr>
        <w:tab/>
      </w:r>
      <w:r w:rsidRPr="001C2B19">
        <w:rPr>
          <w:rFonts w:asciiTheme="majorBidi" w:hAnsiTheme="majorBidi" w:cstheme="majorBidi"/>
          <w:lang w:val="nl-NL"/>
        </w:rPr>
        <w:tab/>
      </w:r>
      <w:r w:rsidR="005B60D3">
        <w:rPr>
          <w:rFonts w:asciiTheme="majorBidi" w:hAnsiTheme="majorBidi" w:cstheme="majorBidi"/>
          <w:lang w:val="nl-NL"/>
        </w:rPr>
        <w:fldChar w:fldCharType="begin">
          <w:ffData>
            <w:name w:val="Text7"/>
            <w:enabled/>
            <w:calcOnExit w:val="0"/>
            <w:textInput>
              <w:default w:val="[aantal bemanningsleden]"/>
            </w:textInput>
          </w:ffData>
        </w:fldChar>
      </w:r>
      <w:bookmarkStart w:id="6" w:name="Text7"/>
      <w:r w:rsidR="005B60D3">
        <w:rPr>
          <w:rFonts w:asciiTheme="majorBidi" w:hAnsiTheme="majorBidi" w:cstheme="majorBidi"/>
          <w:lang w:val="nl-NL"/>
        </w:rPr>
        <w:instrText xml:space="preserve"> FORMTEXT </w:instrText>
      </w:r>
      <w:r w:rsidR="005B60D3">
        <w:rPr>
          <w:rFonts w:asciiTheme="majorBidi" w:hAnsiTheme="majorBidi" w:cstheme="majorBidi"/>
          <w:lang w:val="nl-NL"/>
        </w:rPr>
      </w:r>
      <w:r w:rsidR="005B60D3">
        <w:rPr>
          <w:rFonts w:asciiTheme="majorBidi" w:hAnsiTheme="majorBidi" w:cstheme="majorBidi"/>
          <w:lang w:val="nl-NL"/>
        </w:rPr>
        <w:fldChar w:fldCharType="separate"/>
      </w:r>
      <w:r w:rsidR="005B60D3">
        <w:rPr>
          <w:rFonts w:asciiTheme="majorBidi" w:hAnsiTheme="majorBidi" w:cstheme="majorBidi"/>
          <w:noProof/>
          <w:lang w:val="nl-NL"/>
        </w:rPr>
        <w:t>[aantal bemanningsleden]</w:t>
      </w:r>
      <w:r w:rsidR="005B60D3">
        <w:rPr>
          <w:rFonts w:asciiTheme="majorBidi" w:hAnsiTheme="majorBidi" w:cstheme="majorBidi"/>
          <w:lang w:val="nl-NL"/>
        </w:rPr>
        <w:fldChar w:fldCharType="end"/>
      </w:r>
      <w:bookmarkEnd w:id="6"/>
    </w:p>
    <w:p w14:paraId="67F20597" w14:textId="290E734F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proofErr w:type="gramStart"/>
      <w:r w:rsidRPr="001C2B19">
        <w:rPr>
          <w:rFonts w:asciiTheme="majorBidi" w:hAnsiTheme="majorBidi" w:cstheme="majorBidi"/>
          <w:lang w:val="nl-NL"/>
        </w:rPr>
        <w:t>Maximum aantal</w:t>
      </w:r>
      <w:proofErr w:type="gramEnd"/>
      <w:r w:rsidRPr="001C2B19">
        <w:rPr>
          <w:rFonts w:asciiTheme="majorBidi" w:hAnsiTheme="majorBidi" w:cstheme="majorBidi"/>
          <w:lang w:val="nl-NL"/>
        </w:rPr>
        <w:t xml:space="preserve"> passagiers: </w:t>
      </w:r>
      <w:r w:rsidRPr="001C2B19">
        <w:rPr>
          <w:rFonts w:asciiTheme="majorBidi" w:hAnsiTheme="majorBidi" w:cstheme="majorBidi"/>
          <w:lang w:val="nl-NL"/>
        </w:rPr>
        <w:tab/>
      </w:r>
      <w:r w:rsidRPr="001C2B19">
        <w:rPr>
          <w:rFonts w:asciiTheme="majorBidi" w:hAnsiTheme="majorBidi" w:cstheme="majorBidi"/>
          <w:lang w:val="nl-NL"/>
        </w:rPr>
        <w:tab/>
      </w:r>
      <w:r w:rsidR="40345F43" w:rsidRPr="001C2B19">
        <w:rPr>
          <w:rFonts w:asciiTheme="majorBidi" w:hAnsiTheme="majorBidi" w:cstheme="majorBidi"/>
          <w:lang w:val="nl-NL"/>
        </w:rPr>
        <w:t xml:space="preserve">nacht: </w:t>
      </w:r>
      <w:r w:rsidR="005B60D3">
        <w:rPr>
          <w:rFonts w:asciiTheme="majorBidi" w:hAnsiTheme="majorBidi" w:cstheme="majorBidi"/>
          <w:lang w:val="nl-NL"/>
        </w:rPr>
        <w:fldChar w:fldCharType="begin">
          <w:ffData>
            <w:name w:val="Text8"/>
            <w:enabled/>
            <w:calcOnExit w:val="0"/>
            <w:textInput>
              <w:default w:val="[aantal]"/>
            </w:textInput>
          </w:ffData>
        </w:fldChar>
      </w:r>
      <w:bookmarkStart w:id="7" w:name="Text8"/>
      <w:r w:rsidR="005B60D3">
        <w:rPr>
          <w:rFonts w:asciiTheme="majorBidi" w:hAnsiTheme="majorBidi" w:cstheme="majorBidi"/>
          <w:lang w:val="nl-NL"/>
        </w:rPr>
        <w:instrText xml:space="preserve"> FORMTEXT </w:instrText>
      </w:r>
      <w:r w:rsidR="005B60D3">
        <w:rPr>
          <w:rFonts w:asciiTheme="majorBidi" w:hAnsiTheme="majorBidi" w:cstheme="majorBidi"/>
          <w:lang w:val="nl-NL"/>
        </w:rPr>
      </w:r>
      <w:r w:rsidR="005B60D3">
        <w:rPr>
          <w:rFonts w:asciiTheme="majorBidi" w:hAnsiTheme="majorBidi" w:cstheme="majorBidi"/>
          <w:lang w:val="nl-NL"/>
        </w:rPr>
        <w:fldChar w:fldCharType="separate"/>
      </w:r>
      <w:r w:rsidR="005B60D3">
        <w:rPr>
          <w:rFonts w:asciiTheme="majorBidi" w:hAnsiTheme="majorBidi" w:cstheme="majorBidi"/>
          <w:noProof/>
          <w:lang w:val="nl-NL"/>
        </w:rPr>
        <w:t>[aantal]</w:t>
      </w:r>
      <w:r w:rsidR="005B60D3">
        <w:rPr>
          <w:rFonts w:asciiTheme="majorBidi" w:hAnsiTheme="majorBidi" w:cstheme="majorBidi"/>
          <w:lang w:val="nl-NL"/>
        </w:rPr>
        <w:fldChar w:fldCharType="end"/>
      </w:r>
      <w:bookmarkEnd w:id="7"/>
      <w:r w:rsidR="40345F43" w:rsidRPr="001C2B19">
        <w:rPr>
          <w:rFonts w:asciiTheme="majorBidi" w:hAnsiTheme="majorBidi" w:cstheme="majorBidi"/>
          <w:lang w:val="nl-NL"/>
        </w:rPr>
        <w:t xml:space="preserve">, overdag: </w:t>
      </w:r>
      <w:r w:rsidR="005B60D3">
        <w:rPr>
          <w:rFonts w:asciiTheme="majorBidi" w:hAnsiTheme="majorBidi" w:cstheme="majorBidi"/>
          <w:lang w:val="nl-NL"/>
        </w:rPr>
        <w:fldChar w:fldCharType="begin">
          <w:ffData>
            <w:name w:val="Text9"/>
            <w:enabled/>
            <w:calcOnExit w:val="0"/>
            <w:textInput>
              <w:default w:val="[aantal]"/>
            </w:textInput>
          </w:ffData>
        </w:fldChar>
      </w:r>
      <w:bookmarkStart w:id="8" w:name="Text9"/>
      <w:r w:rsidR="005B60D3">
        <w:rPr>
          <w:rFonts w:asciiTheme="majorBidi" w:hAnsiTheme="majorBidi" w:cstheme="majorBidi"/>
          <w:lang w:val="nl-NL"/>
        </w:rPr>
        <w:instrText xml:space="preserve"> FORMTEXT </w:instrText>
      </w:r>
      <w:r w:rsidR="005B60D3">
        <w:rPr>
          <w:rFonts w:asciiTheme="majorBidi" w:hAnsiTheme="majorBidi" w:cstheme="majorBidi"/>
          <w:lang w:val="nl-NL"/>
        </w:rPr>
      </w:r>
      <w:r w:rsidR="005B60D3">
        <w:rPr>
          <w:rFonts w:asciiTheme="majorBidi" w:hAnsiTheme="majorBidi" w:cstheme="majorBidi"/>
          <w:lang w:val="nl-NL"/>
        </w:rPr>
        <w:fldChar w:fldCharType="separate"/>
      </w:r>
      <w:r w:rsidR="005B60D3">
        <w:rPr>
          <w:rFonts w:asciiTheme="majorBidi" w:hAnsiTheme="majorBidi" w:cstheme="majorBidi"/>
          <w:noProof/>
          <w:lang w:val="nl-NL"/>
        </w:rPr>
        <w:t>[aantal]</w:t>
      </w:r>
      <w:r w:rsidR="005B60D3">
        <w:rPr>
          <w:rFonts w:asciiTheme="majorBidi" w:hAnsiTheme="majorBidi" w:cstheme="majorBidi"/>
          <w:lang w:val="nl-NL"/>
        </w:rPr>
        <w:fldChar w:fldCharType="end"/>
      </w:r>
      <w:bookmarkEnd w:id="8"/>
    </w:p>
    <w:p w14:paraId="4ACD64CC" w14:textId="7418A822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Contactgegevens: </w:t>
      </w:r>
      <w:r w:rsidRPr="001C2B19">
        <w:rPr>
          <w:rFonts w:asciiTheme="majorBidi" w:hAnsiTheme="majorBidi" w:cstheme="majorBidi"/>
          <w:lang w:val="nl-NL"/>
        </w:rPr>
        <w:tab/>
      </w:r>
      <w:r w:rsidRPr="001C2B19">
        <w:rPr>
          <w:rFonts w:asciiTheme="majorBidi" w:hAnsiTheme="majorBidi" w:cstheme="majorBidi"/>
          <w:lang w:val="nl-NL"/>
        </w:rPr>
        <w:tab/>
      </w:r>
      <w:r w:rsidRPr="001C2B19">
        <w:rPr>
          <w:rFonts w:asciiTheme="majorBidi" w:hAnsiTheme="majorBidi" w:cstheme="majorBidi"/>
          <w:lang w:val="nl-NL"/>
        </w:rPr>
        <w:tab/>
      </w:r>
      <w:r w:rsidR="005B60D3">
        <w:rPr>
          <w:rFonts w:asciiTheme="majorBidi" w:hAnsiTheme="majorBidi" w:cstheme="majorBidi"/>
          <w:lang w:val="nl-NL"/>
        </w:rPr>
        <w:fldChar w:fldCharType="begin">
          <w:ffData>
            <w:name w:val="Text10"/>
            <w:enabled/>
            <w:calcOnExit w:val="0"/>
            <w:textInput>
              <w:default w:val="[telefoonnummer]"/>
            </w:textInput>
          </w:ffData>
        </w:fldChar>
      </w:r>
      <w:bookmarkStart w:id="9" w:name="Text10"/>
      <w:r w:rsidR="005B60D3">
        <w:rPr>
          <w:rFonts w:asciiTheme="majorBidi" w:hAnsiTheme="majorBidi" w:cstheme="majorBidi"/>
          <w:lang w:val="nl-NL"/>
        </w:rPr>
        <w:instrText xml:space="preserve"> FORMTEXT </w:instrText>
      </w:r>
      <w:r w:rsidR="005B60D3">
        <w:rPr>
          <w:rFonts w:asciiTheme="majorBidi" w:hAnsiTheme="majorBidi" w:cstheme="majorBidi"/>
          <w:lang w:val="nl-NL"/>
        </w:rPr>
      </w:r>
      <w:r w:rsidR="005B60D3">
        <w:rPr>
          <w:rFonts w:asciiTheme="majorBidi" w:hAnsiTheme="majorBidi" w:cstheme="majorBidi"/>
          <w:lang w:val="nl-NL"/>
        </w:rPr>
        <w:fldChar w:fldCharType="separate"/>
      </w:r>
      <w:r w:rsidR="005B60D3">
        <w:rPr>
          <w:rFonts w:asciiTheme="majorBidi" w:hAnsiTheme="majorBidi" w:cstheme="majorBidi"/>
          <w:noProof/>
          <w:lang w:val="nl-NL"/>
        </w:rPr>
        <w:t>[telefoonnummer]</w:t>
      </w:r>
      <w:r w:rsidR="005B60D3">
        <w:rPr>
          <w:rFonts w:asciiTheme="majorBidi" w:hAnsiTheme="majorBidi" w:cstheme="majorBidi"/>
          <w:lang w:val="nl-NL"/>
        </w:rPr>
        <w:fldChar w:fldCharType="end"/>
      </w:r>
      <w:bookmarkEnd w:id="9"/>
    </w:p>
    <w:p w14:paraId="44A0B203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63D9F700" w14:textId="60FEFB8C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3BE5BA01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771D8DA1" w14:textId="3647ABDD" w:rsidR="008A2CE0" w:rsidRPr="001C2B19" w:rsidRDefault="008A2CE0" w:rsidP="008A2CE0">
      <w:pPr>
        <w:rPr>
          <w:rFonts w:asciiTheme="majorBidi" w:hAnsiTheme="majorBidi" w:cstheme="majorBidi"/>
          <w:b/>
          <w:bCs/>
          <w:lang w:val="nl-NL"/>
        </w:rPr>
      </w:pPr>
      <w:r w:rsidRPr="001C2B19">
        <w:rPr>
          <w:rFonts w:asciiTheme="majorBidi" w:hAnsiTheme="majorBidi" w:cstheme="majorBidi"/>
          <w:b/>
          <w:bCs/>
          <w:lang w:val="nl-NL"/>
        </w:rPr>
        <w:t>3. Risico-inventarisatie en -evaluatie (RI&amp;E)</w:t>
      </w:r>
    </w:p>
    <w:p w14:paraId="43CF4E74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03018073" w14:textId="6994BE3E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Identificeer de belangrijkste risico’s aan boord:</w:t>
      </w:r>
    </w:p>
    <w:p w14:paraId="6BA97A1E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Brand</w:t>
      </w:r>
    </w:p>
    <w:p w14:paraId="5FBEAF89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Man overboord</w:t>
      </w:r>
    </w:p>
    <w:p w14:paraId="3160F50F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Medische noodgevallen</w:t>
      </w:r>
    </w:p>
    <w:p w14:paraId="6FA61591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Waterlekkage en zinken</w:t>
      </w:r>
    </w:p>
    <w:p w14:paraId="519642B4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Ongevallen met tuigage of machines</w:t>
      </w:r>
    </w:p>
    <w:p w14:paraId="0C89C3F1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1C2EB225" w14:textId="38E545E6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Samenvatting van genomen preventieve maatregelen:</w:t>
      </w:r>
    </w:p>
    <w:p w14:paraId="4674F4C1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Blusmiddelen aanwezig en gekeurd.</w:t>
      </w:r>
    </w:p>
    <w:p w14:paraId="0FDE7C9D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Reddingsmiddelen zoals reddingsvesten en -boeien klaar voor gebruik.</w:t>
      </w:r>
    </w:p>
    <w:p w14:paraId="655F471C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EHBO-koffer volledig en toegankelijk.</w:t>
      </w:r>
    </w:p>
    <w:p w14:paraId="1337E03B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Periodieke controle van scheepsonderdelen en uitrusting.</w:t>
      </w:r>
    </w:p>
    <w:p w14:paraId="61A1EFDA" w14:textId="77777777" w:rsidR="008A2CE0" w:rsidRDefault="008A2CE0" w:rsidP="008A2CE0">
      <w:pPr>
        <w:rPr>
          <w:rFonts w:asciiTheme="majorBidi" w:hAnsiTheme="majorBidi" w:cstheme="majorBidi"/>
          <w:lang w:val="nl-NL"/>
        </w:rPr>
      </w:pPr>
    </w:p>
    <w:p w14:paraId="396654D9" w14:textId="77777777" w:rsidR="005B60D3" w:rsidRDefault="005B60D3" w:rsidP="008A2CE0">
      <w:pPr>
        <w:rPr>
          <w:rFonts w:asciiTheme="majorBidi" w:hAnsiTheme="majorBidi" w:cstheme="majorBidi"/>
          <w:lang w:val="nl-NL"/>
        </w:rPr>
      </w:pPr>
    </w:p>
    <w:p w14:paraId="16788FE4" w14:textId="77777777" w:rsidR="005B60D3" w:rsidRDefault="005B60D3" w:rsidP="008A2CE0">
      <w:pPr>
        <w:rPr>
          <w:rFonts w:asciiTheme="majorBidi" w:hAnsiTheme="majorBidi" w:cstheme="majorBidi"/>
          <w:lang w:val="nl-NL"/>
        </w:rPr>
      </w:pPr>
    </w:p>
    <w:p w14:paraId="46517A63" w14:textId="77777777" w:rsidR="005B60D3" w:rsidRDefault="005B60D3" w:rsidP="008A2CE0">
      <w:pPr>
        <w:rPr>
          <w:rFonts w:asciiTheme="majorBidi" w:hAnsiTheme="majorBidi" w:cstheme="majorBidi"/>
          <w:lang w:val="nl-NL"/>
        </w:rPr>
      </w:pPr>
    </w:p>
    <w:p w14:paraId="75C8B047" w14:textId="77777777" w:rsidR="005B60D3" w:rsidRPr="001C2B19" w:rsidRDefault="005B60D3" w:rsidP="008A2CE0">
      <w:pPr>
        <w:rPr>
          <w:rFonts w:asciiTheme="majorBidi" w:hAnsiTheme="majorBidi" w:cstheme="majorBidi"/>
          <w:lang w:val="nl-NL"/>
        </w:rPr>
      </w:pPr>
    </w:p>
    <w:p w14:paraId="1C7B75C9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---</w:t>
      </w:r>
    </w:p>
    <w:p w14:paraId="47624F99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21948789" w14:textId="6B71D7EE" w:rsidR="008A2CE0" w:rsidRPr="001C2B19" w:rsidRDefault="008A2CE0" w:rsidP="008A2CE0">
      <w:pPr>
        <w:rPr>
          <w:rFonts w:asciiTheme="majorBidi" w:hAnsiTheme="majorBidi" w:cstheme="majorBidi"/>
          <w:b/>
          <w:bCs/>
          <w:lang w:val="nl-NL"/>
        </w:rPr>
      </w:pPr>
      <w:r w:rsidRPr="001C2B19">
        <w:rPr>
          <w:rFonts w:asciiTheme="majorBidi" w:hAnsiTheme="majorBidi" w:cstheme="majorBidi"/>
          <w:b/>
          <w:bCs/>
          <w:lang w:val="nl-NL"/>
        </w:rPr>
        <w:t>4. BHV-organisatie</w:t>
      </w:r>
    </w:p>
    <w:p w14:paraId="5A205C46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6170CED2" w14:textId="77777777" w:rsidR="005B60D3" w:rsidRDefault="008A2CE0" w:rsidP="005B60D3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lastRenderedPageBreak/>
        <w:t xml:space="preserve">BHV-verantwoordelijke: </w:t>
      </w:r>
      <w:r w:rsidR="005B60D3">
        <w:rPr>
          <w:rFonts w:asciiTheme="majorBidi" w:hAnsiTheme="majorBidi" w:cstheme="majorBidi"/>
          <w:lang w:val="nl-NL"/>
        </w:rPr>
        <w:fldChar w:fldCharType="begin">
          <w:ffData>
            <w:name w:val="Text13"/>
            <w:enabled/>
            <w:calcOnExit w:val="0"/>
            <w:textInput>
              <w:default w:val="[naam schipper]"/>
            </w:textInput>
          </w:ffData>
        </w:fldChar>
      </w:r>
      <w:bookmarkStart w:id="10" w:name="Text13"/>
      <w:r w:rsidR="005B60D3">
        <w:rPr>
          <w:rFonts w:asciiTheme="majorBidi" w:hAnsiTheme="majorBidi" w:cstheme="majorBidi"/>
          <w:lang w:val="nl-NL"/>
        </w:rPr>
        <w:instrText xml:space="preserve"> FORMTEXT </w:instrText>
      </w:r>
      <w:r w:rsidR="005B60D3">
        <w:rPr>
          <w:rFonts w:asciiTheme="majorBidi" w:hAnsiTheme="majorBidi" w:cstheme="majorBidi"/>
          <w:lang w:val="nl-NL"/>
        </w:rPr>
      </w:r>
      <w:r w:rsidR="005B60D3">
        <w:rPr>
          <w:rFonts w:asciiTheme="majorBidi" w:hAnsiTheme="majorBidi" w:cstheme="majorBidi"/>
          <w:lang w:val="nl-NL"/>
        </w:rPr>
        <w:fldChar w:fldCharType="separate"/>
      </w:r>
      <w:r w:rsidR="005B60D3">
        <w:rPr>
          <w:rFonts w:asciiTheme="majorBidi" w:hAnsiTheme="majorBidi" w:cstheme="majorBidi"/>
          <w:noProof/>
          <w:lang w:val="nl-NL"/>
        </w:rPr>
        <w:t>[naam schipper]</w:t>
      </w:r>
      <w:r w:rsidR="005B60D3">
        <w:rPr>
          <w:rFonts w:asciiTheme="majorBidi" w:hAnsiTheme="majorBidi" w:cstheme="majorBidi"/>
          <w:lang w:val="nl-NL"/>
        </w:rPr>
        <w:fldChar w:fldCharType="end"/>
      </w:r>
      <w:bookmarkEnd w:id="10"/>
      <w:r w:rsidRPr="001C2B19">
        <w:rPr>
          <w:rFonts w:asciiTheme="majorBidi" w:hAnsiTheme="majorBidi" w:cstheme="majorBidi"/>
          <w:lang w:val="nl-NL"/>
        </w:rPr>
        <w:t xml:space="preserve">  </w:t>
      </w:r>
    </w:p>
    <w:p w14:paraId="35E6D332" w14:textId="6D012EE4" w:rsidR="008A2CE0" w:rsidRPr="001C2B19" w:rsidRDefault="008A2CE0" w:rsidP="005B60D3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- Taken: Coördinatie van BHV-activiteiten, training organiseren, contact met hulpdiensten.</w:t>
      </w:r>
    </w:p>
    <w:p w14:paraId="7340EE71" w14:textId="68221FA2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Bemanningsleden met BHV-taken: </w:t>
      </w:r>
      <w:r w:rsidR="005B60D3">
        <w:rPr>
          <w:rFonts w:asciiTheme="majorBidi" w:hAnsiTheme="majorBidi" w:cstheme="majorBidi"/>
          <w:lang w:val="nl-NL"/>
        </w:rPr>
        <w:fldChar w:fldCharType="begin">
          <w:ffData>
            <w:name w:val="Text12"/>
            <w:enabled/>
            <w:calcOnExit w:val="0"/>
            <w:textInput>
              <w:default w:val="[naam schipper]"/>
            </w:textInput>
          </w:ffData>
        </w:fldChar>
      </w:r>
      <w:bookmarkStart w:id="11" w:name="Text12"/>
      <w:r w:rsidR="005B60D3">
        <w:rPr>
          <w:rFonts w:asciiTheme="majorBidi" w:hAnsiTheme="majorBidi" w:cstheme="majorBidi"/>
          <w:lang w:val="nl-NL"/>
        </w:rPr>
        <w:instrText xml:space="preserve"> FORMTEXT </w:instrText>
      </w:r>
      <w:r w:rsidR="005B60D3">
        <w:rPr>
          <w:rFonts w:asciiTheme="majorBidi" w:hAnsiTheme="majorBidi" w:cstheme="majorBidi"/>
          <w:lang w:val="nl-NL"/>
        </w:rPr>
      </w:r>
      <w:r w:rsidR="005B60D3">
        <w:rPr>
          <w:rFonts w:asciiTheme="majorBidi" w:hAnsiTheme="majorBidi" w:cstheme="majorBidi"/>
          <w:lang w:val="nl-NL"/>
        </w:rPr>
        <w:fldChar w:fldCharType="separate"/>
      </w:r>
      <w:r w:rsidR="005B60D3">
        <w:rPr>
          <w:rFonts w:asciiTheme="majorBidi" w:hAnsiTheme="majorBidi" w:cstheme="majorBidi"/>
          <w:noProof/>
          <w:lang w:val="nl-NL"/>
        </w:rPr>
        <w:t>[naam schipper]</w:t>
      </w:r>
      <w:r w:rsidR="005B60D3">
        <w:rPr>
          <w:rFonts w:asciiTheme="majorBidi" w:hAnsiTheme="majorBidi" w:cstheme="majorBidi"/>
          <w:lang w:val="nl-NL"/>
        </w:rPr>
        <w:fldChar w:fldCharType="end"/>
      </w:r>
      <w:bookmarkEnd w:id="11"/>
    </w:p>
    <w:p w14:paraId="52074C45" w14:textId="77777777" w:rsidR="00DA7DED" w:rsidRPr="001C2B19" w:rsidRDefault="00DA7DED" w:rsidP="008A2CE0">
      <w:pPr>
        <w:rPr>
          <w:rFonts w:asciiTheme="majorBidi" w:hAnsiTheme="majorBidi" w:cstheme="majorBidi"/>
          <w:lang w:val="nl-NL"/>
        </w:rPr>
      </w:pPr>
    </w:p>
    <w:p w14:paraId="1D08579E" w14:textId="22AC961B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Contact met hulpdiensten:</w:t>
      </w:r>
    </w:p>
    <w:p w14:paraId="641617E5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Alarmnummer kustwacht: 0900-0111 (Nederland).</w:t>
      </w:r>
    </w:p>
    <w:p w14:paraId="3E9FA1AE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Internationaal noodkanaal: VHF-kanaal 16.</w:t>
      </w:r>
    </w:p>
    <w:p w14:paraId="0D0A62DC" w14:textId="708D2740" w:rsidR="008A2CE0" w:rsidRPr="001C2B19" w:rsidRDefault="00DA7DED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ab/>
      </w:r>
    </w:p>
    <w:p w14:paraId="627F52CF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---</w:t>
      </w:r>
    </w:p>
    <w:p w14:paraId="4998B494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02546264" w14:textId="633C4A52" w:rsidR="008A2CE0" w:rsidRPr="001C2B19" w:rsidRDefault="008A2CE0" w:rsidP="008A2CE0">
      <w:pPr>
        <w:rPr>
          <w:rFonts w:asciiTheme="majorBidi" w:hAnsiTheme="majorBidi" w:cstheme="majorBidi"/>
          <w:b/>
          <w:bCs/>
          <w:lang w:val="nl-NL"/>
        </w:rPr>
      </w:pPr>
      <w:r w:rsidRPr="001C2B19">
        <w:rPr>
          <w:rFonts w:asciiTheme="majorBidi" w:hAnsiTheme="majorBidi" w:cstheme="majorBidi"/>
          <w:b/>
          <w:bCs/>
          <w:lang w:val="nl-NL"/>
        </w:rPr>
        <w:t>5. Procedures bij Calamiteiten</w:t>
      </w:r>
    </w:p>
    <w:p w14:paraId="7A4F5AE2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515E9806" w14:textId="5530D7F7" w:rsidR="008A2CE0" w:rsidRPr="001C2B19" w:rsidRDefault="008A2CE0" w:rsidP="008A2CE0">
      <w:pPr>
        <w:rPr>
          <w:rFonts w:asciiTheme="majorBidi" w:hAnsiTheme="majorBidi" w:cstheme="majorBidi"/>
          <w:b/>
          <w:bCs/>
          <w:lang w:val="nl-NL"/>
        </w:rPr>
      </w:pPr>
      <w:r w:rsidRPr="001C2B19">
        <w:rPr>
          <w:rFonts w:asciiTheme="majorBidi" w:hAnsiTheme="majorBidi" w:cstheme="majorBidi"/>
          <w:b/>
          <w:bCs/>
          <w:lang w:val="nl-NL"/>
        </w:rPr>
        <w:t>5.1 Brand aan boord</w:t>
      </w:r>
    </w:p>
    <w:p w14:paraId="34FAFBC4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1. Alarmeer bemanning en passagiers.</w:t>
      </w:r>
    </w:p>
    <w:p w14:paraId="1B996306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2. Gebruik blusmiddelen:</w:t>
      </w:r>
    </w:p>
    <w:p w14:paraId="6678A855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 - Poeder- of schuimblusser voor olie- en elektrische branden.</w:t>
      </w:r>
    </w:p>
    <w:p w14:paraId="3DDEA5D6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3. Indien brand niet onder controle is: stuur noodsignaal via VHF-kanaal 16.</w:t>
      </w:r>
    </w:p>
    <w:p w14:paraId="218CDE3B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4. Verzamel op de aangewezen verzamelplaats ([locatie]).</w:t>
      </w:r>
    </w:p>
    <w:p w14:paraId="34364EF5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227FD875" w14:textId="3EC2C378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5.2 Man overboord (MOB)</w:t>
      </w:r>
    </w:p>
    <w:p w14:paraId="1D9FD6F9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1. Roep “Man Overboord”.</w:t>
      </w:r>
    </w:p>
    <w:p w14:paraId="1806D977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2. Wijs een persoon aan om de drenkeling in het oog te houden.</w:t>
      </w:r>
    </w:p>
    <w:p w14:paraId="59D156E3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3. Werp een reddingsboei en zet een MOB-markering.</w:t>
      </w:r>
    </w:p>
    <w:p w14:paraId="4EFF2632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4. Keer schip indien mogelijk.</w:t>
      </w:r>
    </w:p>
    <w:p w14:paraId="2D691CF0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5. Gebruik het MOB-</w:t>
      </w:r>
      <w:proofErr w:type="spellStart"/>
      <w:r w:rsidRPr="001C2B19">
        <w:rPr>
          <w:rFonts w:asciiTheme="majorBidi" w:hAnsiTheme="majorBidi" w:cstheme="majorBidi"/>
          <w:lang w:val="nl-NL"/>
        </w:rPr>
        <w:t>reddingssysteem</w:t>
      </w:r>
      <w:proofErr w:type="spellEnd"/>
      <w:r w:rsidRPr="001C2B19">
        <w:rPr>
          <w:rFonts w:asciiTheme="majorBidi" w:hAnsiTheme="majorBidi" w:cstheme="majorBidi"/>
          <w:lang w:val="nl-NL"/>
        </w:rPr>
        <w:t xml:space="preserve"> ([specificatie]).</w:t>
      </w:r>
    </w:p>
    <w:p w14:paraId="3487F5AF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4876F727" w14:textId="3AEF8CEC" w:rsidR="00DA7DED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5.3 Medisch noodgeval</w:t>
      </w:r>
    </w:p>
    <w:p w14:paraId="2EACD916" w14:textId="5E4CEEEE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1. Stabiliseer het slachtoffer (EHBO).</w:t>
      </w:r>
    </w:p>
    <w:p w14:paraId="3810F0DE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2. Indien nodig, alarmeer hulpdiensten via VHF of 112.</w:t>
      </w:r>
    </w:p>
    <w:p w14:paraId="7CF5403F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3. Houd contact met medische adviseurs van Radio Medische Dienst (RMD).</w:t>
      </w:r>
    </w:p>
    <w:p w14:paraId="67AEBBA7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3561DECB" w14:textId="39E84D10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5.4 Waterlekkage/Zinken</w:t>
      </w:r>
    </w:p>
    <w:p w14:paraId="06ACE585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1. Lokaliseren van de lekkage.</w:t>
      </w:r>
    </w:p>
    <w:p w14:paraId="31EDD5A4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2. Gebruik lenspompen.</w:t>
      </w:r>
    </w:p>
    <w:p w14:paraId="0C29C282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3. Indien noodzakelijk, stuur </w:t>
      </w:r>
      <w:proofErr w:type="spellStart"/>
      <w:r w:rsidRPr="001C2B19">
        <w:rPr>
          <w:rFonts w:asciiTheme="majorBidi" w:hAnsiTheme="majorBidi" w:cstheme="majorBidi"/>
          <w:lang w:val="nl-NL"/>
        </w:rPr>
        <w:t>Mayday</w:t>
      </w:r>
      <w:proofErr w:type="spellEnd"/>
      <w:r w:rsidRPr="001C2B19">
        <w:rPr>
          <w:rFonts w:asciiTheme="majorBidi" w:hAnsiTheme="majorBidi" w:cstheme="majorBidi"/>
          <w:lang w:val="nl-NL"/>
        </w:rPr>
        <w:t xml:space="preserve"> via VHF.</w:t>
      </w:r>
    </w:p>
    <w:p w14:paraId="3917A51B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4. Bereid evacuatie voor: verzamel op evacuatiepunt met reddingsvesten.</w:t>
      </w:r>
    </w:p>
    <w:p w14:paraId="5B25D945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560D0B73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---</w:t>
      </w:r>
    </w:p>
    <w:p w14:paraId="4D7D1D62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53DD13F0" w14:textId="1F698348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6. Nooduitrusting</w:t>
      </w:r>
    </w:p>
    <w:p w14:paraId="6352C822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79D4BA68" w14:textId="3C967358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Blusmiddelen:</w:t>
      </w:r>
    </w:p>
    <w:p w14:paraId="710023DC" w14:textId="451112D5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Aantal brandblussers: </w:t>
      </w:r>
      <w:r w:rsidR="6A655D7B" w:rsidRPr="001C2B19">
        <w:rPr>
          <w:rFonts w:asciiTheme="majorBidi" w:hAnsiTheme="majorBidi" w:cstheme="majorBidi"/>
          <w:lang w:val="nl-NL"/>
        </w:rPr>
        <w:t>7</w:t>
      </w:r>
    </w:p>
    <w:p w14:paraId="2D6CA755" w14:textId="7EF77060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Locaties: </w:t>
      </w:r>
      <w:r w:rsidR="003C7050" w:rsidRPr="001C2B19">
        <w:rPr>
          <w:rFonts w:asciiTheme="majorBidi" w:hAnsiTheme="majorBidi" w:cstheme="majorBidi"/>
          <w:lang w:val="nl-NL"/>
        </w:rPr>
        <w:t>Zie veiligheidsplan</w:t>
      </w:r>
    </w:p>
    <w:p w14:paraId="3C5C3DD2" w14:textId="3F527129" w:rsidR="008A2CE0" w:rsidRPr="001C2B19" w:rsidRDefault="008A2CE0" w:rsidP="008A2CE0">
      <w:pPr>
        <w:rPr>
          <w:rFonts w:asciiTheme="majorBidi" w:hAnsiTheme="majorBidi" w:cstheme="majorBidi"/>
          <w:lang w:val="nb-NO"/>
        </w:rPr>
      </w:pPr>
      <w:proofErr w:type="spellStart"/>
      <w:r w:rsidRPr="001C2B19">
        <w:rPr>
          <w:rFonts w:asciiTheme="majorBidi" w:hAnsiTheme="majorBidi" w:cstheme="majorBidi"/>
          <w:lang w:val="nb-NO"/>
        </w:rPr>
        <w:t>Reddingsmiddelen</w:t>
      </w:r>
      <w:proofErr w:type="spellEnd"/>
      <w:r w:rsidRPr="001C2B19">
        <w:rPr>
          <w:rFonts w:asciiTheme="majorBidi" w:hAnsiTheme="majorBidi" w:cstheme="majorBidi"/>
          <w:lang w:val="nb-NO"/>
        </w:rPr>
        <w:t>:</w:t>
      </w:r>
    </w:p>
    <w:p w14:paraId="39BC883E" w14:textId="7B83DA42" w:rsidR="008A2CE0" w:rsidRPr="001C2B19" w:rsidRDefault="008A2CE0" w:rsidP="008A2CE0">
      <w:pPr>
        <w:rPr>
          <w:rFonts w:asciiTheme="majorBidi" w:hAnsiTheme="majorBidi" w:cstheme="majorBidi"/>
          <w:lang w:val="nb-NO"/>
        </w:rPr>
      </w:pPr>
      <w:r w:rsidRPr="001C2B19">
        <w:rPr>
          <w:rFonts w:asciiTheme="majorBidi" w:hAnsiTheme="majorBidi" w:cstheme="majorBidi"/>
          <w:lang w:val="nb-NO"/>
        </w:rPr>
        <w:t xml:space="preserve">  - </w:t>
      </w:r>
      <w:proofErr w:type="spellStart"/>
      <w:r w:rsidRPr="001C2B19">
        <w:rPr>
          <w:rFonts w:asciiTheme="majorBidi" w:hAnsiTheme="majorBidi" w:cstheme="majorBidi"/>
          <w:lang w:val="nb-NO"/>
        </w:rPr>
        <w:t>Reddingsvesten</w:t>
      </w:r>
      <w:proofErr w:type="spellEnd"/>
      <w:r w:rsidRPr="001C2B19">
        <w:rPr>
          <w:rFonts w:asciiTheme="majorBidi" w:hAnsiTheme="majorBidi" w:cstheme="majorBidi"/>
          <w:lang w:val="nb-NO"/>
        </w:rPr>
        <w:t xml:space="preserve">: </w:t>
      </w:r>
      <w:r w:rsidR="44532EB8" w:rsidRPr="001C2B19">
        <w:rPr>
          <w:rFonts w:asciiTheme="majorBidi" w:hAnsiTheme="majorBidi" w:cstheme="majorBidi"/>
          <w:lang w:val="nb-NO"/>
        </w:rPr>
        <w:t>45</w:t>
      </w:r>
    </w:p>
    <w:p w14:paraId="10C37C08" w14:textId="371606B3" w:rsidR="008A2CE0" w:rsidRPr="001C2B19" w:rsidRDefault="008A2CE0" w:rsidP="008A2CE0">
      <w:pPr>
        <w:rPr>
          <w:rFonts w:asciiTheme="majorBidi" w:hAnsiTheme="majorBidi" w:cstheme="majorBidi"/>
          <w:lang w:val="nb-NO"/>
        </w:rPr>
      </w:pPr>
      <w:r w:rsidRPr="001C2B19">
        <w:rPr>
          <w:rFonts w:asciiTheme="majorBidi" w:hAnsiTheme="majorBidi" w:cstheme="majorBidi"/>
          <w:lang w:val="nb-NO"/>
        </w:rPr>
        <w:t xml:space="preserve">  - </w:t>
      </w:r>
      <w:proofErr w:type="spellStart"/>
      <w:r w:rsidRPr="001C2B19">
        <w:rPr>
          <w:rFonts w:asciiTheme="majorBidi" w:hAnsiTheme="majorBidi" w:cstheme="majorBidi"/>
          <w:lang w:val="nb-NO"/>
        </w:rPr>
        <w:t>Reddingsboeien</w:t>
      </w:r>
      <w:proofErr w:type="spellEnd"/>
      <w:r w:rsidRPr="001C2B19">
        <w:rPr>
          <w:rFonts w:asciiTheme="majorBidi" w:hAnsiTheme="majorBidi" w:cstheme="majorBidi"/>
          <w:lang w:val="nb-NO"/>
        </w:rPr>
        <w:t xml:space="preserve">: </w:t>
      </w:r>
      <w:r w:rsidR="2653ADEA" w:rsidRPr="001C2B19">
        <w:rPr>
          <w:rFonts w:asciiTheme="majorBidi" w:hAnsiTheme="majorBidi" w:cstheme="majorBidi"/>
          <w:lang w:val="nb-NO"/>
        </w:rPr>
        <w:t>4</w:t>
      </w:r>
    </w:p>
    <w:p w14:paraId="3679F9A7" w14:textId="32C6C77C" w:rsidR="008A2CE0" w:rsidRPr="001C2B19" w:rsidRDefault="008A2CE0" w:rsidP="008A2CE0">
      <w:pPr>
        <w:rPr>
          <w:rFonts w:asciiTheme="majorBidi" w:hAnsiTheme="majorBidi" w:cstheme="majorBidi"/>
          <w:lang w:val="nb-NO"/>
        </w:rPr>
      </w:pPr>
      <w:r w:rsidRPr="001C2B19">
        <w:rPr>
          <w:rFonts w:asciiTheme="majorBidi" w:hAnsiTheme="majorBidi" w:cstheme="majorBidi"/>
          <w:lang w:val="nb-NO"/>
        </w:rPr>
        <w:t xml:space="preserve">  - </w:t>
      </w:r>
      <w:proofErr w:type="spellStart"/>
      <w:r w:rsidRPr="001C2B19">
        <w:rPr>
          <w:rFonts w:asciiTheme="majorBidi" w:hAnsiTheme="majorBidi" w:cstheme="majorBidi"/>
          <w:lang w:val="nb-NO"/>
        </w:rPr>
        <w:t>Reddingsvlotten</w:t>
      </w:r>
      <w:proofErr w:type="spellEnd"/>
      <w:r w:rsidRPr="001C2B19">
        <w:rPr>
          <w:rFonts w:asciiTheme="majorBidi" w:hAnsiTheme="majorBidi" w:cstheme="majorBidi"/>
          <w:lang w:val="nb-NO"/>
        </w:rPr>
        <w:t xml:space="preserve">: </w:t>
      </w:r>
      <w:r w:rsidR="742AAC64" w:rsidRPr="001C2B19">
        <w:rPr>
          <w:rFonts w:asciiTheme="majorBidi" w:hAnsiTheme="majorBidi" w:cstheme="majorBidi"/>
          <w:lang w:val="nb-NO"/>
        </w:rPr>
        <w:t>9</w:t>
      </w:r>
    </w:p>
    <w:p w14:paraId="006B3EBC" w14:textId="27977536" w:rsidR="008A2CE0" w:rsidRPr="001C2B19" w:rsidRDefault="008A2CE0" w:rsidP="008A2CE0">
      <w:pPr>
        <w:rPr>
          <w:rFonts w:asciiTheme="majorBidi" w:hAnsiTheme="majorBidi" w:cstheme="majorBidi"/>
          <w:lang w:val="nb-NO"/>
        </w:rPr>
      </w:pPr>
      <w:r w:rsidRPr="001C2B19">
        <w:rPr>
          <w:rFonts w:asciiTheme="majorBidi" w:hAnsiTheme="majorBidi" w:cstheme="majorBidi"/>
          <w:lang w:val="nb-NO"/>
        </w:rPr>
        <w:lastRenderedPageBreak/>
        <w:t>EHBO-</w:t>
      </w:r>
      <w:proofErr w:type="spellStart"/>
      <w:r w:rsidRPr="001C2B19">
        <w:rPr>
          <w:rFonts w:asciiTheme="majorBidi" w:hAnsiTheme="majorBidi" w:cstheme="majorBidi"/>
          <w:lang w:val="nb-NO"/>
        </w:rPr>
        <w:t>uitrusting</w:t>
      </w:r>
      <w:proofErr w:type="spellEnd"/>
      <w:r w:rsidRPr="001C2B19">
        <w:rPr>
          <w:rFonts w:asciiTheme="majorBidi" w:hAnsiTheme="majorBidi" w:cstheme="majorBidi"/>
          <w:lang w:val="nb-NO"/>
        </w:rPr>
        <w:t>:</w:t>
      </w:r>
    </w:p>
    <w:p w14:paraId="2D525537" w14:textId="2BBE506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b-NO"/>
        </w:rPr>
        <w:t xml:space="preserve">  </w:t>
      </w:r>
      <w:r w:rsidRPr="001C2B19">
        <w:rPr>
          <w:rFonts w:asciiTheme="majorBidi" w:hAnsiTheme="majorBidi" w:cstheme="majorBidi"/>
          <w:lang w:val="nl-NL"/>
        </w:rPr>
        <w:t xml:space="preserve">- Locatie: </w:t>
      </w:r>
      <w:r w:rsidR="74668614" w:rsidRPr="001C2B19">
        <w:rPr>
          <w:rFonts w:asciiTheme="majorBidi" w:hAnsiTheme="majorBidi" w:cstheme="majorBidi"/>
          <w:lang w:val="nl-NL"/>
        </w:rPr>
        <w:t>Roef</w:t>
      </w:r>
    </w:p>
    <w:p w14:paraId="4A9BEB2F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Contact Radio Medische Dienst: +31 10 429 1013.</w:t>
      </w:r>
    </w:p>
    <w:p w14:paraId="5234480A" w14:textId="3CBE4979" w:rsidR="0FD97A42" w:rsidRPr="001C2B19" w:rsidRDefault="0FD97A42" w:rsidP="0FD97A42">
      <w:pPr>
        <w:rPr>
          <w:rFonts w:asciiTheme="majorBidi" w:hAnsiTheme="majorBidi" w:cstheme="majorBidi"/>
          <w:lang w:val="nl-NL"/>
        </w:rPr>
      </w:pPr>
    </w:p>
    <w:p w14:paraId="765216B4" w14:textId="3C0DE88C" w:rsidR="005B60D3" w:rsidRDefault="005B60D3" w:rsidP="005B60D3">
      <w:pPr>
        <w:rPr>
          <w:rFonts w:asciiTheme="majorBidi" w:hAnsiTheme="majorBidi" w:cstheme="majorBidi"/>
          <w:lang w:val="nl-NL"/>
        </w:rPr>
      </w:pPr>
      <w:r>
        <w:rPr>
          <w:rFonts w:asciiTheme="majorBidi" w:hAnsiTheme="majorBidi" w:cstheme="majorBidi"/>
          <w:lang w:val="nl-NL"/>
        </w:rPr>
        <w:fldChar w:fldCharType="begin">
          <w:ffData>
            <w:name w:val="Text11"/>
            <w:enabled/>
            <w:calcOnExit w:val="0"/>
            <w:textInput>
              <w:default w:val="[invoegen plaatje safetyplan]"/>
            </w:textInput>
          </w:ffData>
        </w:fldChar>
      </w:r>
      <w:bookmarkStart w:id="12" w:name="Text11"/>
      <w:r>
        <w:rPr>
          <w:rFonts w:asciiTheme="majorBidi" w:hAnsiTheme="majorBidi" w:cstheme="majorBidi"/>
          <w:lang w:val="nl-NL"/>
        </w:rPr>
        <w:instrText xml:space="preserve"> FORMTEXT </w:instrText>
      </w:r>
      <w:r>
        <w:rPr>
          <w:rFonts w:asciiTheme="majorBidi" w:hAnsiTheme="majorBidi" w:cstheme="majorBidi"/>
          <w:lang w:val="nl-NL"/>
        </w:rPr>
      </w:r>
      <w:r>
        <w:rPr>
          <w:rFonts w:asciiTheme="majorBidi" w:hAnsiTheme="majorBidi" w:cstheme="majorBidi"/>
          <w:lang w:val="nl-NL"/>
        </w:rPr>
        <w:fldChar w:fldCharType="separate"/>
      </w:r>
      <w:r>
        <w:rPr>
          <w:rFonts w:asciiTheme="majorBidi" w:hAnsiTheme="majorBidi" w:cstheme="majorBidi"/>
          <w:noProof/>
          <w:lang w:val="nl-NL"/>
        </w:rPr>
        <w:t>[invoegen plaatje safetyplan]</w:t>
      </w:r>
      <w:r>
        <w:rPr>
          <w:rFonts w:asciiTheme="majorBidi" w:hAnsiTheme="majorBidi" w:cstheme="majorBidi"/>
          <w:lang w:val="nl-NL"/>
        </w:rPr>
        <w:fldChar w:fldCharType="end"/>
      </w:r>
      <w:bookmarkEnd w:id="12"/>
    </w:p>
    <w:p w14:paraId="4B25D3CB" w14:textId="77777777" w:rsidR="005B60D3" w:rsidRDefault="005B60D3" w:rsidP="008A2CE0">
      <w:pPr>
        <w:rPr>
          <w:rFonts w:asciiTheme="majorBidi" w:hAnsiTheme="majorBidi" w:cstheme="majorBidi"/>
          <w:lang w:val="nl-NL"/>
        </w:rPr>
      </w:pPr>
    </w:p>
    <w:p w14:paraId="3E6E00DE" w14:textId="77777777" w:rsidR="005B60D3" w:rsidRPr="001C2B19" w:rsidRDefault="005B60D3" w:rsidP="008A2CE0">
      <w:pPr>
        <w:rPr>
          <w:rFonts w:asciiTheme="majorBidi" w:hAnsiTheme="majorBidi" w:cstheme="majorBidi"/>
          <w:lang w:val="nl-NL"/>
        </w:rPr>
      </w:pPr>
    </w:p>
    <w:p w14:paraId="6B55E7C4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---</w:t>
      </w:r>
    </w:p>
    <w:p w14:paraId="59A93114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4ACCB53D" w14:textId="3D2B2270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7. Training en Oefeningen</w:t>
      </w:r>
    </w:p>
    <w:p w14:paraId="2A51D15C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1FD974FD" w14:textId="18A09071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Opleiding:</w:t>
      </w:r>
    </w:p>
    <w:p w14:paraId="7469DB15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BHV-training voor bemanningsleden minimaal één keer per jaar.</w:t>
      </w:r>
    </w:p>
    <w:p w14:paraId="1C06B848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Specifieke cursussen: EHBO, brandbestrijding en MOB.</w:t>
      </w:r>
    </w:p>
    <w:p w14:paraId="48D85B2D" w14:textId="2BF8AF3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Oefeningen:</w:t>
      </w:r>
    </w:p>
    <w:p w14:paraId="2F2EAFF4" w14:textId="483DB7D8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MOB-oefening: </w:t>
      </w:r>
      <w:r w:rsidR="09063264" w:rsidRPr="001C2B19">
        <w:rPr>
          <w:rFonts w:asciiTheme="majorBidi" w:hAnsiTheme="majorBidi" w:cstheme="majorBidi"/>
          <w:lang w:val="nl-NL"/>
        </w:rPr>
        <w:t>2</w:t>
      </w:r>
      <w:r w:rsidR="681AA55B" w:rsidRPr="001C2B19">
        <w:rPr>
          <w:rFonts w:asciiTheme="majorBidi" w:hAnsiTheme="majorBidi" w:cstheme="majorBidi"/>
          <w:lang w:val="nl-NL"/>
        </w:rPr>
        <w:t xml:space="preserve"> keer per vaarseizoen</w:t>
      </w:r>
    </w:p>
    <w:p w14:paraId="2D20FEFB" w14:textId="449B251E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Brandoefening: </w:t>
      </w:r>
      <w:r w:rsidR="52D3662E" w:rsidRPr="001C2B19">
        <w:rPr>
          <w:rFonts w:asciiTheme="majorBidi" w:hAnsiTheme="majorBidi" w:cstheme="majorBidi"/>
          <w:lang w:val="nl-NL"/>
        </w:rPr>
        <w:t xml:space="preserve">2 </w:t>
      </w:r>
      <w:r w:rsidR="76E02E8D" w:rsidRPr="001C2B19">
        <w:rPr>
          <w:rFonts w:asciiTheme="majorBidi" w:hAnsiTheme="majorBidi" w:cstheme="majorBidi"/>
          <w:lang w:val="nl-NL"/>
        </w:rPr>
        <w:t>keer per vaarseizoen</w:t>
      </w:r>
    </w:p>
    <w:p w14:paraId="65E2A6C4" w14:textId="03970468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Evacuatieoefening: </w:t>
      </w:r>
      <w:r w:rsidR="5DC52F32" w:rsidRPr="001C2B19">
        <w:rPr>
          <w:rFonts w:asciiTheme="majorBidi" w:hAnsiTheme="majorBidi" w:cstheme="majorBidi"/>
          <w:lang w:val="nl-NL"/>
        </w:rPr>
        <w:t>2 keer per vaarseizoen</w:t>
      </w:r>
    </w:p>
    <w:p w14:paraId="4324A743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70318B0E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---</w:t>
      </w:r>
    </w:p>
    <w:p w14:paraId="37B0907F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0BA42E15" w14:textId="424F9BFF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8. Evaluatie en Bijstelling</w:t>
      </w:r>
    </w:p>
    <w:p w14:paraId="34889C38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77DDD9D8" w14:textId="0DC7884E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Incidentenrapportage:</w:t>
      </w:r>
    </w:p>
    <w:p w14:paraId="14FB3AF1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Elk incident wordt gerapporteerd en geëvalueerd.</w:t>
      </w:r>
    </w:p>
    <w:p w14:paraId="0510F29E" w14:textId="0452C150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Formulieren opgeslagen in </w:t>
      </w:r>
      <w:r w:rsidR="09DB4392" w:rsidRPr="001C2B19">
        <w:rPr>
          <w:rFonts w:asciiTheme="majorBidi" w:hAnsiTheme="majorBidi" w:cstheme="majorBidi"/>
          <w:lang w:val="nl-NL"/>
        </w:rPr>
        <w:t>onderhoudsmap in de roef</w:t>
      </w:r>
    </w:p>
    <w:p w14:paraId="76383A50" w14:textId="550FB75F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Jaarlijkse evaluatie**:</w:t>
      </w:r>
    </w:p>
    <w:p w14:paraId="662201A0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  - BHV-plan wordt jaarlijks herzien en aangepast aan nieuwe risico’s.</w:t>
      </w:r>
    </w:p>
    <w:p w14:paraId="41A54CFD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7D875508" w14:textId="13AD5051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4BD60CEA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6DBA5455" w14:textId="72DDE628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9. Contactgegevens Hulpdiensten**</w:t>
      </w:r>
    </w:p>
    <w:p w14:paraId="20422D3A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25CDD6B9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- Kustwacht Nederland: 0900-0111</w:t>
      </w:r>
    </w:p>
    <w:p w14:paraId="64B34A13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- Internationaal noodnummer: VHF-kanaal 16</w:t>
      </w:r>
    </w:p>
    <w:p w14:paraId="4D2DB70F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- Radio Medische Dienst: +31 10 429 1013</w:t>
      </w:r>
    </w:p>
    <w:p w14:paraId="6DD49376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- Algemene hulpdiensten: 112</w:t>
      </w:r>
    </w:p>
    <w:p w14:paraId="0F2A0DFB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5B671040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---</w:t>
      </w:r>
    </w:p>
    <w:p w14:paraId="1BE75EB0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16284DF2" w14:textId="040A54F9" w:rsidR="008A2CE0" w:rsidRPr="001C2B19" w:rsidRDefault="00DA7DED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>G</w:t>
      </w:r>
      <w:r w:rsidR="008A2CE0" w:rsidRPr="001C2B19">
        <w:rPr>
          <w:rFonts w:asciiTheme="majorBidi" w:hAnsiTheme="majorBidi" w:cstheme="majorBidi"/>
          <w:lang w:val="nl-NL"/>
        </w:rPr>
        <w:t>oedkeuring en ondertekening**</w:t>
      </w:r>
    </w:p>
    <w:p w14:paraId="234305BF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</w:p>
    <w:p w14:paraId="5D403924" w14:textId="77777777" w:rsidR="008A2CE0" w:rsidRPr="001C2B19" w:rsidRDefault="008A2CE0" w:rsidP="008A2CE0">
      <w:pPr>
        <w:rPr>
          <w:rFonts w:asciiTheme="majorBidi" w:hAnsiTheme="majorBidi" w:cstheme="majorBidi"/>
          <w:lang w:val="nl-NL"/>
        </w:rPr>
      </w:pPr>
      <w:r w:rsidRPr="001C2B19">
        <w:rPr>
          <w:rFonts w:asciiTheme="majorBidi" w:hAnsiTheme="majorBidi" w:cstheme="majorBidi"/>
          <w:lang w:val="nl-NL"/>
        </w:rPr>
        <w:t xml:space="preserve">Naam ondernemer: _________________________  </w:t>
      </w:r>
    </w:p>
    <w:p w14:paraId="03DD023C" w14:textId="77777777" w:rsidR="008A2CE0" w:rsidRPr="001C2B19" w:rsidRDefault="008A2CE0" w:rsidP="008A2CE0">
      <w:pPr>
        <w:rPr>
          <w:rFonts w:asciiTheme="majorBidi" w:hAnsiTheme="majorBidi" w:cstheme="majorBidi"/>
        </w:rPr>
      </w:pPr>
      <w:r w:rsidRPr="001C2B19">
        <w:rPr>
          <w:rFonts w:asciiTheme="majorBidi" w:hAnsiTheme="majorBidi" w:cstheme="majorBidi"/>
        </w:rPr>
        <w:t xml:space="preserve">Datum: _________________________  </w:t>
      </w:r>
    </w:p>
    <w:p w14:paraId="50AB5757" w14:textId="77777777" w:rsidR="008A2CE0" w:rsidRPr="001C2B19" w:rsidRDefault="008A2CE0" w:rsidP="008A2CE0">
      <w:pPr>
        <w:rPr>
          <w:rFonts w:asciiTheme="majorBidi" w:hAnsiTheme="majorBidi" w:cstheme="majorBidi"/>
        </w:rPr>
      </w:pPr>
      <w:proofErr w:type="spellStart"/>
      <w:r w:rsidRPr="001C2B19">
        <w:rPr>
          <w:rFonts w:asciiTheme="majorBidi" w:hAnsiTheme="majorBidi" w:cstheme="majorBidi"/>
        </w:rPr>
        <w:t>Handtekening</w:t>
      </w:r>
      <w:proofErr w:type="spellEnd"/>
      <w:r w:rsidRPr="001C2B19">
        <w:rPr>
          <w:rFonts w:asciiTheme="majorBidi" w:hAnsiTheme="majorBidi" w:cstheme="majorBidi"/>
        </w:rPr>
        <w:t>: _________________________</w:t>
      </w:r>
    </w:p>
    <w:p w14:paraId="428099DB" w14:textId="77D5607D" w:rsidR="001A14E0" w:rsidRPr="001C2B19" w:rsidRDefault="001A14E0" w:rsidP="008A2CE0">
      <w:pPr>
        <w:rPr>
          <w:rFonts w:asciiTheme="majorBidi" w:hAnsiTheme="majorBidi" w:cstheme="majorBidi"/>
        </w:rPr>
      </w:pPr>
    </w:p>
    <w:sectPr w:rsidR="001A14E0" w:rsidRPr="001C2B19" w:rsidSect="0087776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474" w:right="1418" w:bottom="1418" w:left="907" w:header="1474" w:footer="6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E0015" w14:textId="77777777" w:rsidR="00F34F9F" w:rsidRDefault="00F34F9F" w:rsidP="00477773">
      <w:r>
        <w:separator/>
      </w:r>
    </w:p>
  </w:endnote>
  <w:endnote w:type="continuationSeparator" w:id="0">
    <w:p w14:paraId="455225A9" w14:textId="77777777" w:rsidR="00F34F9F" w:rsidRDefault="00F34F9F" w:rsidP="00477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90"/>
      <w:gridCol w:w="3190"/>
      <w:gridCol w:w="3190"/>
    </w:tblGrid>
    <w:tr w:rsidR="0FD97A42" w14:paraId="1ACE3EA4" w14:textId="77777777" w:rsidTr="0FD97A42">
      <w:trPr>
        <w:trHeight w:val="300"/>
      </w:trPr>
      <w:tc>
        <w:tcPr>
          <w:tcW w:w="3190" w:type="dxa"/>
        </w:tcPr>
        <w:p w14:paraId="08C61CD5" w14:textId="0436393C" w:rsidR="0FD97A42" w:rsidRDefault="0FD97A42" w:rsidP="0FD97A42">
          <w:pPr>
            <w:pStyle w:val="Koptekst"/>
            <w:ind w:left="-115"/>
          </w:pPr>
        </w:p>
      </w:tc>
      <w:tc>
        <w:tcPr>
          <w:tcW w:w="3190" w:type="dxa"/>
        </w:tcPr>
        <w:p w14:paraId="410A82A1" w14:textId="22354594" w:rsidR="0FD97A42" w:rsidRDefault="0FD97A42" w:rsidP="0FD97A42">
          <w:pPr>
            <w:pStyle w:val="Koptekst"/>
            <w:jc w:val="center"/>
          </w:pPr>
        </w:p>
      </w:tc>
      <w:tc>
        <w:tcPr>
          <w:tcW w:w="3190" w:type="dxa"/>
        </w:tcPr>
        <w:p w14:paraId="607321C8" w14:textId="76A759BF" w:rsidR="0FD97A42" w:rsidRDefault="0FD97A42" w:rsidP="0FD97A42">
          <w:pPr>
            <w:pStyle w:val="Koptekst"/>
            <w:ind w:right="-115"/>
            <w:jc w:val="right"/>
          </w:pPr>
        </w:p>
      </w:tc>
    </w:tr>
  </w:tbl>
  <w:p w14:paraId="1DABE061" w14:textId="45E3BE35" w:rsidR="0FD97A42" w:rsidRDefault="0FD97A42" w:rsidP="0FD97A4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6312" w14:textId="105B7942" w:rsidR="00CE2EA2" w:rsidRDefault="00CE2EA2">
    <w:pPr>
      <w:pStyle w:val="Voettekst"/>
    </w:pPr>
  </w:p>
  <w:p w14:paraId="18D2748C" w14:textId="77777777" w:rsidR="00534E75" w:rsidRDefault="00534E7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4A323" w14:textId="77777777" w:rsidR="00F34F9F" w:rsidRDefault="00F34F9F" w:rsidP="00477773">
      <w:r>
        <w:separator/>
      </w:r>
    </w:p>
  </w:footnote>
  <w:footnote w:type="continuationSeparator" w:id="0">
    <w:p w14:paraId="47884683" w14:textId="77777777" w:rsidR="00F34F9F" w:rsidRDefault="00F34F9F" w:rsidP="00477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88DDE" w14:textId="63578879" w:rsidR="00477773" w:rsidRDefault="00477773">
    <w:pPr>
      <w:pStyle w:val="Koptekst"/>
    </w:pPr>
  </w:p>
  <w:p w14:paraId="01C73506" w14:textId="77777777" w:rsidR="00477773" w:rsidRDefault="0047777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C4150" w14:textId="51CA74F7" w:rsidR="00534E75" w:rsidRDefault="00534E75">
    <w:pPr>
      <w:pStyle w:val="Koptekst"/>
    </w:pPr>
  </w:p>
  <w:p w14:paraId="265292C6" w14:textId="77777777" w:rsidR="00534E75" w:rsidRDefault="00534E7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D2133"/>
    <w:multiLevelType w:val="multilevel"/>
    <w:tmpl w:val="AEF2FA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063DA5"/>
    <w:multiLevelType w:val="hybridMultilevel"/>
    <w:tmpl w:val="5CE8BE1C"/>
    <w:lvl w:ilvl="0" w:tplc="200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00326DD"/>
    <w:multiLevelType w:val="multilevel"/>
    <w:tmpl w:val="267271B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F567D9"/>
    <w:multiLevelType w:val="multilevel"/>
    <w:tmpl w:val="7B665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0F6EFF"/>
    <w:multiLevelType w:val="multilevel"/>
    <w:tmpl w:val="D8305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5751503">
    <w:abstractNumId w:val="1"/>
  </w:num>
  <w:num w:numId="2" w16cid:durableId="1006834185">
    <w:abstractNumId w:val="3"/>
  </w:num>
  <w:num w:numId="3" w16cid:durableId="1770736497">
    <w:abstractNumId w:val="2"/>
  </w:num>
  <w:num w:numId="4" w16cid:durableId="1999992548">
    <w:abstractNumId w:val="4"/>
  </w:num>
  <w:num w:numId="5" w16cid:durableId="373428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CF9"/>
    <w:rsid w:val="00043286"/>
    <w:rsid w:val="000E03A2"/>
    <w:rsid w:val="001124AF"/>
    <w:rsid w:val="00137747"/>
    <w:rsid w:val="001A14E0"/>
    <w:rsid w:val="001C2B19"/>
    <w:rsid w:val="001C671E"/>
    <w:rsid w:val="0025000C"/>
    <w:rsid w:val="0026517C"/>
    <w:rsid w:val="00341CF9"/>
    <w:rsid w:val="00357DD0"/>
    <w:rsid w:val="003C7050"/>
    <w:rsid w:val="00454D9A"/>
    <w:rsid w:val="00477773"/>
    <w:rsid w:val="0048021E"/>
    <w:rsid w:val="004B130C"/>
    <w:rsid w:val="004B7F1D"/>
    <w:rsid w:val="004F18E9"/>
    <w:rsid w:val="00534E75"/>
    <w:rsid w:val="00547BD1"/>
    <w:rsid w:val="00552319"/>
    <w:rsid w:val="005B60D3"/>
    <w:rsid w:val="006D0C93"/>
    <w:rsid w:val="006F41F0"/>
    <w:rsid w:val="007175BB"/>
    <w:rsid w:val="00726D1B"/>
    <w:rsid w:val="007447C6"/>
    <w:rsid w:val="007F3AF5"/>
    <w:rsid w:val="00806A4A"/>
    <w:rsid w:val="008279BB"/>
    <w:rsid w:val="00877768"/>
    <w:rsid w:val="0089311B"/>
    <w:rsid w:val="008A2CE0"/>
    <w:rsid w:val="008A2FBC"/>
    <w:rsid w:val="008B0D76"/>
    <w:rsid w:val="008B0E5F"/>
    <w:rsid w:val="00A11661"/>
    <w:rsid w:val="00A56555"/>
    <w:rsid w:val="00A84F80"/>
    <w:rsid w:val="00B71DBF"/>
    <w:rsid w:val="00C02A1D"/>
    <w:rsid w:val="00C462C5"/>
    <w:rsid w:val="00C9308B"/>
    <w:rsid w:val="00CE2EA2"/>
    <w:rsid w:val="00CE3A8F"/>
    <w:rsid w:val="00D90F6D"/>
    <w:rsid w:val="00D95F1E"/>
    <w:rsid w:val="00DA49B7"/>
    <w:rsid w:val="00DA7DED"/>
    <w:rsid w:val="00DD368F"/>
    <w:rsid w:val="00E0516C"/>
    <w:rsid w:val="00E15627"/>
    <w:rsid w:val="00E44835"/>
    <w:rsid w:val="00E71A14"/>
    <w:rsid w:val="00EA11F7"/>
    <w:rsid w:val="00EA1529"/>
    <w:rsid w:val="00EA29D0"/>
    <w:rsid w:val="00EB085B"/>
    <w:rsid w:val="00F11810"/>
    <w:rsid w:val="00F34F9F"/>
    <w:rsid w:val="00FC4774"/>
    <w:rsid w:val="086EA509"/>
    <w:rsid w:val="09063264"/>
    <w:rsid w:val="09DB4392"/>
    <w:rsid w:val="0D1469B7"/>
    <w:rsid w:val="0FD97A42"/>
    <w:rsid w:val="14BE6B6D"/>
    <w:rsid w:val="1BC06ABA"/>
    <w:rsid w:val="262E4B93"/>
    <w:rsid w:val="2653ADEA"/>
    <w:rsid w:val="2714D616"/>
    <w:rsid w:val="29120C5B"/>
    <w:rsid w:val="29C2F346"/>
    <w:rsid w:val="35780BA7"/>
    <w:rsid w:val="37BC50A5"/>
    <w:rsid w:val="3A8DE5DB"/>
    <w:rsid w:val="40345F43"/>
    <w:rsid w:val="40E80623"/>
    <w:rsid w:val="44532EB8"/>
    <w:rsid w:val="45C1B51F"/>
    <w:rsid w:val="4714C4B9"/>
    <w:rsid w:val="47C754F9"/>
    <w:rsid w:val="4A214BE1"/>
    <w:rsid w:val="52D3662E"/>
    <w:rsid w:val="52D51B88"/>
    <w:rsid w:val="531A0B76"/>
    <w:rsid w:val="5D6892CE"/>
    <w:rsid w:val="5DC52F32"/>
    <w:rsid w:val="5DDC26F6"/>
    <w:rsid w:val="5DFE2D16"/>
    <w:rsid w:val="681AA55B"/>
    <w:rsid w:val="6A655D7B"/>
    <w:rsid w:val="711EE623"/>
    <w:rsid w:val="742AAC64"/>
    <w:rsid w:val="74668614"/>
    <w:rsid w:val="76E02E8D"/>
    <w:rsid w:val="79309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EFB8C"/>
  <w14:defaultImageDpi w14:val="32767"/>
  <w15:chartTrackingRefBased/>
  <w15:docId w15:val="{FF0F584B-F6D2-4B71-BEAA-396795204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47777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77773"/>
    <w:rPr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47777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77773"/>
    <w:rPr>
      <w:lang w:val="en-GB"/>
    </w:rPr>
  </w:style>
  <w:style w:type="paragraph" w:styleId="Geenafstand">
    <w:name w:val="No Spacing"/>
    <w:link w:val="GeenafstandChar"/>
    <w:uiPriority w:val="1"/>
    <w:qFormat/>
    <w:rsid w:val="004F18E9"/>
    <w:rPr>
      <w:rFonts w:eastAsiaTheme="minorEastAsia"/>
      <w:sz w:val="22"/>
      <w:szCs w:val="22"/>
      <w:lang w:val="en-US" w:eastAsia="zh-CN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F18E9"/>
    <w:rPr>
      <w:rFonts w:eastAsiaTheme="minorEastAsia"/>
      <w:sz w:val="22"/>
      <w:szCs w:val="22"/>
      <w:lang w:val="en-US" w:eastAsia="zh-CN"/>
    </w:rPr>
  </w:style>
  <w:style w:type="paragraph" w:styleId="Lijstalinea">
    <w:name w:val="List Paragraph"/>
    <w:basedOn w:val="Standaard"/>
    <w:uiPriority w:val="34"/>
    <w:qFormat/>
    <w:rsid w:val="008A2FBC"/>
    <w:pPr>
      <w:spacing w:after="200"/>
      <w:ind w:left="720"/>
      <w:contextualSpacing/>
    </w:pPr>
    <w:rPr>
      <w:rFonts w:ascii="Open Sans" w:eastAsia="Cambria" w:hAnsi="Open Sans" w:cs="Times New Roman"/>
      <w:sz w:val="22"/>
      <w:lang w:val="nl-NL"/>
    </w:rPr>
  </w:style>
  <w:style w:type="table" w:styleId="Tabelraster">
    <w:name w:val="Table Grid"/>
    <w:basedOn w:val="Standaardtab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5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54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65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99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72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777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369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66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354670">
                                          <w:marLeft w:val="10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1925327">
                                              <w:marLeft w:val="-297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316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5794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67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6997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09920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4540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37732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31864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6311311">
                                                                                  <w:marLeft w:val="12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02036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16898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5535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79208859">
                                                                                                  <w:marLeft w:val="30"/>
                                                                                                  <w:marRight w:val="30"/>
                                                                                                  <w:marTop w:val="3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94307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24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854197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456568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0983272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124970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06355918">
                                                                                                                          <w:blockQuote w:val="1"/>
                                                                                                                          <w:marLeft w:val="720"/>
                                                                                                                          <w:marRight w:val="720"/>
                                                                                                                          <w:marTop w:val="100"/>
                                                                                                                          <w:marBottom w:val="10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2469593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675112348">
                                                                                                                          <w:blockQuote w:val="1"/>
                                                                                                                          <w:marLeft w:val="720"/>
                                                                                                                          <w:marRight w:val="720"/>
                                                                                                                          <w:marTop w:val="100"/>
                                                                                                                          <w:marBottom w:val="10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612735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3118875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669021061">
                                                                                                                          <w:blockQuote w:val="1"/>
                                                                                                                          <w:marLeft w:val="720"/>
                                                                                                                          <w:marRight w:val="720"/>
                                                                                                                          <w:marTop w:val="100"/>
                                                                                                                          <w:marBottom w:val="10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319042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3411084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0884995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8025763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2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32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5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15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8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652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677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997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805322">
                                          <w:marLeft w:val="10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2043303">
                                              <w:marLeft w:val="-297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2861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5875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107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5034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8725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0734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96290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06270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9256956">
                                                                                  <w:marLeft w:val="12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15685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1192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6897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74587872">
                                                                                                  <w:marLeft w:val="30"/>
                                                                                                  <w:marRight w:val="30"/>
                                                                                                  <w:marTop w:val="3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50966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24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423136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219709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207679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802407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13515437">
                                                                                                                          <w:blockQuote w:val="1"/>
                                                                                                                          <w:marLeft w:val="720"/>
                                                                                                                          <w:marRight w:val="720"/>
                                                                                                                          <w:marTop w:val="100"/>
                                                                                                                          <w:marBottom w:val="10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102183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948584077">
                                                                                                                          <w:blockQuote w:val="1"/>
                                                                                                                          <w:marLeft w:val="720"/>
                                                                                                                          <w:marRight w:val="720"/>
                                                                                                                          <w:marTop w:val="100"/>
                                                                                                                          <w:marBottom w:val="10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9923227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5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0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485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65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623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094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472298">
                                          <w:marLeft w:val="10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481554">
                                              <w:marLeft w:val="-297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624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384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2124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681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6568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3180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7767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122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4187881">
                                                                                  <w:marLeft w:val="12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65408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02443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17250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34706961">
                                                                                                  <w:marLeft w:val="30"/>
                                                                                                  <w:marRight w:val="30"/>
                                                                                                  <w:marTop w:val="3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281328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24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65787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423200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99075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6940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1334338">
                                                                                                                          <w:blockQuote w:val="1"/>
                                                                                                                          <w:marLeft w:val="720"/>
                                                                                                                          <w:marRight w:val="720"/>
                                                                                                                          <w:marTop w:val="100"/>
                                                                                                                          <w:marBottom w:val="10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2404456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368601981">
                                                                                                                          <w:blockQuote w:val="1"/>
                                                                                                                          <w:marLeft w:val="720"/>
                                                                                                                          <w:marRight w:val="720"/>
                                                                                                                          <w:marTop w:val="100"/>
                                                                                                                          <w:marBottom w:val="10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7710613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1539975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521171179">
                                                                                                                          <w:blockQuote w:val="1"/>
                                                                                                                          <w:marLeft w:val="720"/>
                                                                                                                          <w:marRight w:val="720"/>
                                                                                                                          <w:marTop w:val="100"/>
                                                                                                                          <w:marBottom w:val="10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908321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5960765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8798886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1377487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8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7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11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32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69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61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566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234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55740">
                                          <w:marLeft w:val="10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608417">
                                              <w:marLeft w:val="-297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257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7471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7869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492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09431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00131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859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3075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194657">
                                                                                  <w:marLeft w:val="12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12433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55682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07162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76011977">
                                                                                                  <w:marLeft w:val="30"/>
                                                                                                  <w:marRight w:val="30"/>
                                                                                                  <w:marTop w:val="3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787249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24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45032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91732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667431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47150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3593191">
                                                                                                                          <w:blockQuote w:val="1"/>
                                                                                                                          <w:marLeft w:val="720"/>
                                                                                                                          <w:marRight w:val="720"/>
                                                                                                                          <w:marTop w:val="100"/>
                                                                                                                          <w:marBottom w:val="10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297411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049187946">
                                                                                                                          <w:blockQuote w:val="1"/>
                                                                                                                          <w:marLeft w:val="720"/>
                                                                                                                          <w:marRight w:val="720"/>
                                                                                                                          <w:marTop w:val="100"/>
                                                                                                                          <w:marBottom w:val="10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293539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vanOmmen\AppData\Local\Packages\Microsoft.MicrosoftEdge_8wekyb3d8bbwe\TempState\Downloads\BBZ_brief_template%20(3).dotx" TargetMode="Externa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E25D10F413F4C86225DBF731DEFC3" ma:contentTypeVersion="14" ma:contentTypeDescription="Een nieuw document maken." ma:contentTypeScope="" ma:versionID="839c495d52835634f060b217ed7e358e">
  <xsd:schema xmlns:xsd="http://www.w3.org/2001/XMLSchema" xmlns:xs="http://www.w3.org/2001/XMLSchema" xmlns:p="http://schemas.microsoft.com/office/2006/metadata/properties" xmlns:ns2="98d887df-a600-4b1b-9660-f9094ae64557" xmlns:ns3="e86ba597-5084-4c3c-8913-179a8917d30c" targetNamespace="http://schemas.microsoft.com/office/2006/metadata/properties" ma:root="true" ma:fieldsID="21f40952cd11652580c22a4392e7b9eb" ns2:_="" ns3:_="">
    <xsd:import namespace="98d887df-a600-4b1b-9660-f9094ae64557"/>
    <xsd:import namespace="e86ba597-5084-4c3c-8913-179a8917d3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mschrijving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887df-a600-4b1b-9660-f9094ae645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mschrijving" ma:index="12" nillable="true" ma:displayName="Omschrijving" ma:description="belangrijkste punten uit het doc of doel van het doc" ma:format="Dropdown" ma:internalName="Omschrijving">
      <xsd:simpleType>
        <xsd:restriction base="dms:Text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2d8a05c-942d-44ac-97c2-a72e3abf27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6ba597-5084-4c3c-8913-179a8917d30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1a00c81-b377-4955-9af2-d9fdec3347b6}" ma:internalName="TaxCatchAll" ma:showField="CatchAllData" ma:web="e86ba597-5084-4c3c-8913-179a8917d3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d887df-a600-4b1b-9660-f9094ae64557">
      <Terms xmlns="http://schemas.microsoft.com/office/infopath/2007/PartnerControls"/>
    </lcf76f155ced4ddcb4097134ff3c332f>
    <TaxCatchAll xmlns="e86ba597-5084-4c3c-8913-179a8917d30c" xsi:nil="true"/>
    <Omschrijving xmlns="98d887df-a600-4b1b-9660-f9094ae64557" xsi:nil="true"/>
  </documentManagement>
</p:properties>
</file>

<file path=customXml/itemProps1.xml><?xml version="1.0" encoding="utf-8"?>
<ds:datastoreItem xmlns:ds="http://schemas.openxmlformats.org/officeDocument/2006/customXml" ds:itemID="{6851397D-53DE-432C-B64C-6EE571AF6A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d887df-a600-4b1b-9660-f9094ae64557"/>
    <ds:schemaRef ds:uri="e86ba597-5084-4c3c-8913-179a8917d3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00DCF4-917B-44ED-8B30-3C9163EF24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670974-F3B0-4A48-9D9C-CE6D26BA4A9E}">
  <ds:schemaRefs>
    <ds:schemaRef ds:uri="http://schemas.microsoft.com/office/2006/metadata/properties"/>
    <ds:schemaRef ds:uri="http://schemas.microsoft.com/office/infopath/2007/PartnerControls"/>
    <ds:schemaRef ds:uri="98d887df-a600-4b1b-9660-f9094ae64557"/>
    <ds:schemaRef ds:uri="e86ba597-5084-4c3c-8913-179a8917d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C:\Users\PaulvanOmmen\AppData\Local\Packages\Microsoft.MicrosoftEdge_8wekyb3d8bbwe\TempState\Downloads\BBZ_brief_template (3).dotx</Template>
  <TotalTime>7</TotalTime>
  <Pages>3</Pages>
  <Words>585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van Ommen</dc:creator>
  <cp:keywords/>
  <dc:description/>
  <cp:lastModifiedBy>BBZ </cp:lastModifiedBy>
  <cp:revision>8</cp:revision>
  <cp:lastPrinted>2018-05-25T09:49:00Z</cp:lastPrinted>
  <dcterms:created xsi:type="dcterms:W3CDTF">2024-12-16T14:12:00Z</dcterms:created>
  <dcterms:modified xsi:type="dcterms:W3CDTF">2025-01-27T10:46:00Z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0x010100DD9E25D10F413F4C86225DBF731DEFC3</vt:lpwstr>
  </property>
  <property fmtid="{D5CDD505-2E9C-101B-9397-08002B2CF9AE}" pid="3" name="MediaServiceImageTags">
    <vt:lpwstr/>
  </property>
</Properties>
</file>